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62F9" w:rsidRDefault="00CB62F9" w:rsidP="00EC336C">
      <w:pPr>
        <w:spacing w:after="274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CB62F9" w:rsidRDefault="00CB62F9" w:rsidP="00EC336C">
      <w:pPr>
        <w:spacing w:after="274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eastAsia="ru-RU"/>
        </w:rPr>
        <w:lastRenderedPageBreak/>
        <w:drawing>
          <wp:inline distT="0" distB="0" distL="0" distR="0">
            <wp:extent cx="8863330" cy="6448211"/>
            <wp:effectExtent l="19050" t="0" r="0" b="0"/>
            <wp:docPr id="1" name="Рисунок 1" descr="E:\Скан. прогр\окруж.мир 4 кл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Скан. прогр\окруж.мир 4 кл 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3330" cy="64482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1A5B" w:rsidRPr="00EC336C" w:rsidRDefault="001A1A5B" w:rsidP="00EC336C">
      <w:pPr>
        <w:spacing w:after="274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C33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Пояснительная записка.</w:t>
      </w:r>
    </w:p>
    <w:p w:rsidR="001A1A5B" w:rsidRPr="00EC336C" w:rsidRDefault="001A1A5B" w:rsidP="00EC336C">
      <w:pPr>
        <w:spacing w:after="41" w:line="240" w:lineRule="auto"/>
        <w:ind w:left="-5" w:right="-15" w:hanging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3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составлена на основе авторской программы А.А.Плешакова, Москва</w:t>
      </w:r>
      <w:proofErr w:type="gramStart"/>
      <w:r w:rsidRPr="00EC3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,«</w:t>
      </w:r>
      <w:proofErr w:type="gramEnd"/>
      <w:r w:rsidRPr="00EC3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Просвещение», 2014г.  к учебнику «Окружающий мир</w:t>
      </w:r>
      <w:r w:rsidR="00D371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 класс</w:t>
      </w:r>
      <w:r w:rsidRPr="00EC3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под редакцией А.А.Плешакова, Москва, « Просвещение», 2014г.   </w:t>
      </w:r>
    </w:p>
    <w:p w:rsidR="001A1A5B" w:rsidRPr="00EC336C" w:rsidRDefault="001A1A5B" w:rsidP="00EC336C">
      <w:pPr>
        <w:tabs>
          <w:tab w:val="left" w:pos="3402"/>
          <w:tab w:val="left" w:pos="3686"/>
          <w:tab w:val="left" w:pos="4395"/>
        </w:tabs>
        <w:spacing w:after="0" w:line="240" w:lineRule="auto"/>
        <w:ind w:left="10" w:hanging="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C33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Планируемые результаты освоения предмета</w:t>
      </w:r>
    </w:p>
    <w:p w:rsidR="001A1A5B" w:rsidRPr="00EC336C" w:rsidRDefault="001A1A5B" w:rsidP="00EC336C">
      <w:pPr>
        <w:spacing w:after="179" w:line="240" w:lineRule="auto"/>
        <w:ind w:left="-15" w:right="4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336C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  <w:t>У обучающегося будут сформированы:</w:t>
      </w:r>
    </w:p>
    <w:p w:rsidR="001A1A5B" w:rsidRPr="00EC336C" w:rsidRDefault="001A1A5B" w:rsidP="00EC336C">
      <w:pPr>
        <w:numPr>
          <w:ilvl w:val="0"/>
          <w:numId w:val="1"/>
        </w:numPr>
        <w:spacing w:after="92" w:line="240" w:lineRule="auto"/>
        <w:ind w:right="43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3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основы гражданской идентичности личности в форме осознания «Я» как гражданина России, ответственного за сохранение её природного и культурного наследия;</w:t>
      </w:r>
    </w:p>
    <w:p w:rsidR="001A1A5B" w:rsidRPr="00EC336C" w:rsidRDefault="001A1A5B" w:rsidP="00EC336C">
      <w:pPr>
        <w:numPr>
          <w:ilvl w:val="0"/>
          <w:numId w:val="1"/>
        </w:numPr>
        <w:spacing w:after="93" w:line="240" w:lineRule="auto"/>
        <w:ind w:right="43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3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умение осознанно использовать обществоведческую лексику для выражения своих представлений о правах и обязанностях гражданина России, о правах ребёнка, о государственном устройстве Российской Федерации; </w:t>
      </w:r>
    </w:p>
    <w:p w:rsidR="001A1A5B" w:rsidRPr="00EC336C" w:rsidRDefault="001A1A5B" w:rsidP="00EC336C">
      <w:pPr>
        <w:numPr>
          <w:ilvl w:val="0"/>
          <w:numId w:val="1"/>
        </w:numPr>
        <w:spacing w:after="93" w:line="240" w:lineRule="auto"/>
        <w:ind w:right="43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3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чувства сопричастности к отечественной истории через историю своей семьи и гордости за свою Родину, российский народ, историю России посредством знакомства с достижениями страны, вкладом соотечественников в её развитие; </w:t>
      </w:r>
    </w:p>
    <w:p w:rsidR="001A1A5B" w:rsidRPr="00EC336C" w:rsidRDefault="001A1A5B" w:rsidP="00EC336C">
      <w:pPr>
        <w:numPr>
          <w:ilvl w:val="0"/>
          <w:numId w:val="1"/>
        </w:numPr>
        <w:spacing w:after="92" w:line="240" w:lineRule="auto"/>
        <w:ind w:right="43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3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осознание своей этнической принадлежности в контексте принципа российской гражданственности «Единство в многообразии»; </w:t>
      </w:r>
    </w:p>
    <w:p w:rsidR="001A1A5B" w:rsidRPr="00EC336C" w:rsidRDefault="001A1A5B" w:rsidP="00EC336C">
      <w:pPr>
        <w:spacing w:after="274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3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себя наследником ценностей многонационального российского общества и всего человечества, в том числе на основе формирования понятий «Всемирное природное наследие» и «Всемирное культурное наследие»</w:t>
      </w:r>
    </w:p>
    <w:p w:rsidR="001A1A5B" w:rsidRPr="00EC336C" w:rsidRDefault="001A1A5B" w:rsidP="00EC336C">
      <w:pPr>
        <w:spacing w:after="110" w:line="240" w:lineRule="auto"/>
        <w:ind w:left="283" w:right="4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3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целостный, социально ориентированный взгляд на мир в его органичном единстве и разнообразии природы, народов, культур и религий, в том числе на основе построения и сопоставления картины мира с точки зрения астронома, географа, историка, эколога;</w:t>
      </w:r>
    </w:p>
    <w:p w:rsidR="001A1A5B" w:rsidRPr="00EC336C" w:rsidRDefault="001A1A5B" w:rsidP="00EC336C">
      <w:pPr>
        <w:numPr>
          <w:ilvl w:val="0"/>
          <w:numId w:val="1"/>
        </w:numPr>
        <w:spacing w:after="110" w:line="240" w:lineRule="auto"/>
        <w:ind w:right="43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3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уважительное отношение к истории и культуре народов России и мира через понимание их взаимной связи и представление о необходимости исторической преемственности в жизни общества;</w:t>
      </w:r>
    </w:p>
    <w:p w:rsidR="001A1A5B" w:rsidRPr="00EC336C" w:rsidRDefault="001A1A5B" w:rsidP="00EC336C">
      <w:pPr>
        <w:numPr>
          <w:ilvl w:val="0"/>
          <w:numId w:val="1"/>
        </w:numPr>
        <w:spacing w:after="110" w:line="240" w:lineRule="auto"/>
        <w:ind w:right="43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3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начальные навыки адаптации в динамично изменяющемся и развивающемся мире, в том числе на основе представлений об историческом развитии родной страны, изменениях в её современной жизни и возможностях собственного участия в построении её будущего*;</w:t>
      </w:r>
    </w:p>
    <w:p w:rsidR="001A1A5B" w:rsidRPr="00EC336C" w:rsidRDefault="001A1A5B" w:rsidP="00EC336C">
      <w:pPr>
        <w:numPr>
          <w:ilvl w:val="0"/>
          <w:numId w:val="1"/>
        </w:numPr>
        <w:spacing w:after="110" w:line="240" w:lineRule="auto"/>
        <w:ind w:right="43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3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осознанная готовность к выполнению социальной роли ученика (действовать в соответствии с нормами и правилами школьной жизни), мотивационная основа учебной деятельности и личностный смысл учения;</w:t>
      </w:r>
    </w:p>
    <w:p w:rsidR="001A1A5B" w:rsidRPr="00EC336C" w:rsidRDefault="001A1A5B" w:rsidP="00EC336C">
      <w:pPr>
        <w:numPr>
          <w:ilvl w:val="0"/>
          <w:numId w:val="1"/>
        </w:numPr>
        <w:spacing w:after="110" w:line="240" w:lineRule="auto"/>
        <w:ind w:right="43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3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самостоятельность и личностная ответственность за свои поступки, сохранность объектов природы, будущее России*; </w:t>
      </w:r>
      <w:r w:rsidRPr="00EC336C">
        <w:rPr>
          <w:rFonts w:ascii="Times New Roman" w:eastAsia="Calibri" w:hAnsi="Times New Roman" w:cs="Times New Roman"/>
          <w:b/>
          <w:color w:val="878887"/>
          <w:sz w:val="24"/>
          <w:szCs w:val="24"/>
          <w:lang w:eastAsia="ru-RU"/>
        </w:rPr>
        <w:t xml:space="preserve">• </w:t>
      </w:r>
      <w:r w:rsidRPr="00EC3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эстетические потребности, ценности и чувства через восприятие природы России и родного края, знакомство с культурой регионов России, развитием культуры страны и родного края в различные периоды истории;</w:t>
      </w:r>
    </w:p>
    <w:p w:rsidR="001A1A5B" w:rsidRPr="00EC336C" w:rsidRDefault="001A1A5B" w:rsidP="00EC336C">
      <w:pPr>
        <w:numPr>
          <w:ilvl w:val="0"/>
          <w:numId w:val="1"/>
        </w:numPr>
        <w:spacing w:after="110" w:line="240" w:lineRule="auto"/>
        <w:ind w:right="43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3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этические чувства, доброжелательность и </w:t>
      </w:r>
      <w:proofErr w:type="spellStart"/>
      <w:r w:rsidRPr="00EC3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эмоциональнонравственная</w:t>
      </w:r>
      <w:proofErr w:type="spellEnd"/>
      <w:r w:rsidRPr="00EC3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отзывчивость, понимание и сопереживание чувствам других людей в ходе знакомства с историей Отечества, образами великих соотечественников, картинами жизни людей в разные исторические периоды; </w:t>
      </w:r>
    </w:p>
    <w:p w:rsidR="001A1A5B" w:rsidRPr="00EC336C" w:rsidRDefault="001A1A5B" w:rsidP="00EC336C">
      <w:pPr>
        <w:spacing w:after="274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3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навыки сотрудничества </w:t>
      </w:r>
      <w:proofErr w:type="gramStart"/>
      <w:r w:rsidRPr="00EC3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</w:t>
      </w:r>
      <w:proofErr w:type="gramEnd"/>
      <w:r w:rsidRPr="00EC3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взрослыми и сверстниками в разных социальных ситуациях, умение не создавать конфликтов и находить выходы из спорных ситуаций, в том числе при выполнении учебных проектов и в других видах внеурочной деятельности</w:t>
      </w:r>
    </w:p>
    <w:p w:rsidR="001A1A5B" w:rsidRPr="00EC336C" w:rsidRDefault="001A1A5B" w:rsidP="00EC336C">
      <w:pPr>
        <w:numPr>
          <w:ilvl w:val="0"/>
          <w:numId w:val="1"/>
        </w:numPr>
        <w:spacing w:after="111" w:line="240" w:lineRule="auto"/>
        <w:ind w:right="43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3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установка на безопасный, здоровый образ жизни на основе знаний о природном разнообразии России и зависимости труда и быта людей от природных условий; </w:t>
      </w:r>
    </w:p>
    <w:p w:rsidR="001A1A5B" w:rsidRPr="00EC336C" w:rsidRDefault="001A1A5B" w:rsidP="00EC336C">
      <w:pPr>
        <w:numPr>
          <w:ilvl w:val="0"/>
          <w:numId w:val="1"/>
        </w:numPr>
        <w:spacing w:after="3" w:line="240" w:lineRule="auto"/>
        <w:ind w:right="43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3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мотивация к творческому труду, работе на результат, бережное отношение к материальным и духовным ценностям на основе знакомства с природным и культурным достоянием России, вкладом людей многих поколений в создание материальных и духовых ценностей родной страны и родного края.</w:t>
      </w:r>
    </w:p>
    <w:p w:rsidR="001A1A5B" w:rsidRPr="00EC336C" w:rsidRDefault="001A1A5B" w:rsidP="00EC336C">
      <w:pPr>
        <w:spacing w:after="187" w:line="240" w:lineRule="auto"/>
        <w:ind w:left="242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336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МЕТАПРЕДМЕТНЫЕ РЕЗУЛЬТАТЫ</w:t>
      </w:r>
    </w:p>
    <w:p w:rsidR="001A1A5B" w:rsidRPr="00EC336C" w:rsidRDefault="001A1A5B" w:rsidP="00EC336C">
      <w:pPr>
        <w:spacing w:after="159" w:line="240" w:lineRule="auto"/>
        <w:ind w:left="10" w:right="51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336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Регулятивные</w:t>
      </w:r>
    </w:p>
    <w:p w:rsidR="001A1A5B" w:rsidRPr="00EC336C" w:rsidRDefault="001A1A5B" w:rsidP="00EC336C">
      <w:pPr>
        <w:spacing w:after="179" w:line="240" w:lineRule="auto"/>
        <w:ind w:left="-15" w:right="4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336C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  <w:t xml:space="preserve">Обучающийся научится: </w:t>
      </w:r>
    </w:p>
    <w:p w:rsidR="001A1A5B" w:rsidRPr="00EC336C" w:rsidRDefault="001A1A5B" w:rsidP="00EC336C">
      <w:pPr>
        <w:numPr>
          <w:ilvl w:val="0"/>
          <w:numId w:val="1"/>
        </w:numPr>
        <w:spacing w:after="30" w:line="240" w:lineRule="auto"/>
        <w:ind w:right="43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3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и самостоятельно формулировать учебную задачу;</w:t>
      </w:r>
    </w:p>
    <w:p w:rsidR="001A1A5B" w:rsidRPr="00EC336C" w:rsidRDefault="001A1A5B" w:rsidP="00EC336C">
      <w:pPr>
        <w:numPr>
          <w:ilvl w:val="0"/>
          <w:numId w:val="1"/>
        </w:numPr>
        <w:spacing w:after="30" w:line="240" w:lineRule="auto"/>
        <w:ind w:right="43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3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сохранять учебную задачу в течение всего урока;</w:t>
      </w:r>
    </w:p>
    <w:p w:rsidR="001A1A5B" w:rsidRPr="00EC336C" w:rsidRDefault="001A1A5B" w:rsidP="00EC336C">
      <w:pPr>
        <w:numPr>
          <w:ilvl w:val="0"/>
          <w:numId w:val="1"/>
        </w:numPr>
        <w:spacing w:after="99" w:line="240" w:lineRule="auto"/>
        <w:ind w:right="43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3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ставить цели изучения темы, толковать их в соответствии с изучаемым материалом урока;</w:t>
      </w:r>
    </w:p>
    <w:p w:rsidR="001A1A5B" w:rsidRPr="00EC336C" w:rsidRDefault="001A1A5B" w:rsidP="00EC336C">
      <w:pPr>
        <w:numPr>
          <w:ilvl w:val="0"/>
          <w:numId w:val="1"/>
        </w:numPr>
        <w:spacing w:after="99" w:line="240" w:lineRule="auto"/>
        <w:ind w:right="43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3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выделять из темы урока известные знания и умения, определять круг неизвестного по изучаемой теме;</w:t>
      </w:r>
    </w:p>
    <w:p w:rsidR="001A1A5B" w:rsidRPr="00EC336C" w:rsidRDefault="001A1A5B" w:rsidP="00EC336C">
      <w:pPr>
        <w:numPr>
          <w:ilvl w:val="0"/>
          <w:numId w:val="1"/>
        </w:numPr>
        <w:spacing w:after="101" w:line="240" w:lineRule="auto"/>
        <w:ind w:right="43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3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планировать своё высказывание (выстраивать последовательность предложений для раскрытия темы, приводить примеры, делать обобщение);</w:t>
      </w:r>
    </w:p>
    <w:p w:rsidR="001A1A5B" w:rsidRPr="00EC336C" w:rsidRDefault="001A1A5B" w:rsidP="00EC336C">
      <w:pPr>
        <w:numPr>
          <w:ilvl w:val="0"/>
          <w:numId w:val="1"/>
        </w:numPr>
        <w:spacing w:after="30" w:line="240" w:lineRule="auto"/>
        <w:ind w:right="43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3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планировать свои действия;</w:t>
      </w:r>
    </w:p>
    <w:p w:rsidR="001A1A5B" w:rsidRPr="00EC336C" w:rsidRDefault="001A1A5B" w:rsidP="00EC336C">
      <w:pPr>
        <w:numPr>
          <w:ilvl w:val="0"/>
          <w:numId w:val="1"/>
        </w:numPr>
        <w:spacing w:after="104" w:line="240" w:lineRule="auto"/>
        <w:ind w:right="43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3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фиксировать по ходу урока и в конце его удовлетворённость/неудовлетворённость своей работой на уроке, объективно относиться к своим успехам и неуспехам;</w:t>
      </w:r>
    </w:p>
    <w:p w:rsidR="001A1A5B" w:rsidRPr="00EC336C" w:rsidRDefault="001A1A5B" w:rsidP="00EC336C">
      <w:pPr>
        <w:numPr>
          <w:ilvl w:val="0"/>
          <w:numId w:val="1"/>
        </w:numPr>
        <w:spacing w:after="103" w:line="240" w:lineRule="auto"/>
        <w:ind w:right="43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3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самостоятельно оценивать правильность выполнения действия и вносить необходимые коррективы в </w:t>
      </w:r>
      <w:proofErr w:type="gramStart"/>
      <w:r w:rsidRPr="00EC3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исполнение</w:t>
      </w:r>
      <w:proofErr w:type="gramEnd"/>
      <w:r w:rsidRPr="00EC3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 в конце действия, так и по ходу его реализации; </w:t>
      </w:r>
      <w:r w:rsidRPr="00EC336C">
        <w:rPr>
          <w:rFonts w:ascii="Times New Roman" w:eastAsia="Calibri" w:hAnsi="Times New Roman" w:cs="Times New Roman"/>
          <w:b/>
          <w:color w:val="878887"/>
          <w:sz w:val="24"/>
          <w:szCs w:val="24"/>
          <w:lang w:eastAsia="ru-RU"/>
        </w:rPr>
        <w:t xml:space="preserve">• </w:t>
      </w:r>
      <w:r w:rsidRPr="00EC3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итоговый и пошаговый контроль по результату;</w:t>
      </w:r>
    </w:p>
    <w:p w:rsidR="001A1A5B" w:rsidRPr="00EC336C" w:rsidRDefault="001A1A5B" w:rsidP="00EC336C">
      <w:pPr>
        <w:numPr>
          <w:ilvl w:val="0"/>
          <w:numId w:val="1"/>
        </w:numPr>
        <w:spacing w:after="99" w:line="240" w:lineRule="auto"/>
        <w:ind w:right="43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3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контролировать и корректировать свои действия в учебном сотрудничестве;</w:t>
      </w:r>
    </w:p>
    <w:p w:rsidR="001A1A5B" w:rsidRPr="00EC336C" w:rsidRDefault="001A1A5B" w:rsidP="00EC336C">
      <w:pPr>
        <w:numPr>
          <w:ilvl w:val="0"/>
          <w:numId w:val="1"/>
        </w:numPr>
        <w:spacing w:after="30" w:line="240" w:lineRule="auto"/>
        <w:ind w:right="43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3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сотрудничестве с учителем ставить новые учебные задачи;</w:t>
      </w:r>
    </w:p>
    <w:p w:rsidR="001A1A5B" w:rsidRPr="00EC336C" w:rsidRDefault="001A1A5B" w:rsidP="00EC336C">
      <w:pPr>
        <w:numPr>
          <w:ilvl w:val="0"/>
          <w:numId w:val="1"/>
        </w:numPr>
        <w:spacing w:after="287" w:line="240" w:lineRule="auto"/>
        <w:ind w:right="43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3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внешнюю и внутреннюю речь для целеполагания, планирования и регуляции своей деятельности.</w:t>
      </w:r>
    </w:p>
    <w:p w:rsidR="001A1A5B" w:rsidRPr="00EC336C" w:rsidRDefault="001A1A5B" w:rsidP="00EC336C">
      <w:pPr>
        <w:spacing w:after="102" w:line="240" w:lineRule="auto"/>
        <w:ind w:left="10" w:right="51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336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Познавательные</w:t>
      </w:r>
    </w:p>
    <w:p w:rsidR="001A1A5B" w:rsidRPr="00EC336C" w:rsidRDefault="001A1A5B" w:rsidP="00EC336C">
      <w:pPr>
        <w:spacing w:after="179" w:line="240" w:lineRule="auto"/>
        <w:ind w:left="-15" w:right="4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336C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  <w:t>Обучающийся научится:</w:t>
      </w:r>
    </w:p>
    <w:p w:rsidR="001A1A5B" w:rsidRPr="00EC336C" w:rsidRDefault="001A1A5B" w:rsidP="00EC336C">
      <w:pPr>
        <w:numPr>
          <w:ilvl w:val="0"/>
          <w:numId w:val="1"/>
        </w:numPr>
        <w:spacing w:after="105" w:line="240" w:lineRule="auto"/>
        <w:ind w:right="43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3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понимать, толковать и организовывать свою деятельность в соответствии с условными знаками и символами, используемыми в учебнике и других образовательных ресурсах для передачи информации;</w:t>
      </w:r>
    </w:p>
    <w:p w:rsidR="001A1A5B" w:rsidRPr="00EC336C" w:rsidRDefault="001A1A5B" w:rsidP="00EC336C">
      <w:pPr>
        <w:numPr>
          <w:ilvl w:val="0"/>
          <w:numId w:val="1"/>
        </w:numPr>
        <w:spacing w:after="104" w:line="240" w:lineRule="auto"/>
        <w:ind w:right="43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3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осуществлять поиск необходимой информации из различных источников (библиотека, Интернет и пр.) для выполнения учебных заданий; </w:t>
      </w:r>
    </w:p>
    <w:p w:rsidR="001A1A5B" w:rsidRPr="00EC336C" w:rsidRDefault="001A1A5B" w:rsidP="00EC336C">
      <w:pPr>
        <w:numPr>
          <w:ilvl w:val="0"/>
          <w:numId w:val="1"/>
        </w:numPr>
        <w:spacing w:after="104" w:line="240" w:lineRule="auto"/>
        <w:ind w:right="43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3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выделять существенную информацию из текстов и литературы разных типов и видов (художественных и познавательных);</w:t>
      </w:r>
    </w:p>
    <w:p w:rsidR="001A1A5B" w:rsidRPr="00EC336C" w:rsidRDefault="001A1A5B" w:rsidP="00EC336C">
      <w:pPr>
        <w:numPr>
          <w:ilvl w:val="0"/>
          <w:numId w:val="1"/>
        </w:numPr>
        <w:spacing w:after="3" w:line="240" w:lineRule="auto"/>
        <w:ind w:right="43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3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знаково-символические средства, в том числе модели и схемы для решения учебных задач;</w:t>
      </w:r>
    </w:p>
    <w:p w:rsidR="001A1A5B" w:rsidRPr="00EC336C" w:rsidRDefault="001A1A5B" w:rsidP="00EC336C">
      <w:pPr>
        <w:spacing w:after="93" w:line="240" w:lineRule="auto"/>
        <w:ind w:left="283" w:right="4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3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содержание текста, интерпретировать смысл, фиксировать прочитанную информацию в виде таблиц, схем, рисунков, моделей и пр.;</w:t>
      </w:r>
    </w:p>
    <w:p w:rsidR="001A1A5B" w:rsidRPr="00EC336C" w:rsidRDefault="001A1A5B" w:rsidP="00EC336C">
      <w:pPr>
        <w:numPr>
          <w:ilvl w:val="0"/>
          <w:numId w:val="1"/>
        </w:numPr>
        <w:spacing w:after="87" w:line="240" w:lineRule="auto"/>
        <w:ind w:right="43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3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анализ объектов с выделением существенных и несущественных признаков;</w:t>
      </w:r>
    </w:p>
    <w:p w:rsidR="001A1A5B" w:rsidRPr="00EC336C" w:rsidRDefault="001A1A5B" w:rsidP="00EC336C">
      <w:pPr>
        <w:numPr>
          <w:ilvl w:val="0"/>
          <w:numId w:val="1"/>
        </w:numPr>
        <w:spacing w:after="87" w:line="240" w:lineRule="auto"/>
        <w:ind w:right="43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3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сравнение и классификацию по заданным критериям;</w:t>
      </w:r>
    </w:p>
    <w:p w:rsidR="001A1A5B" w:rsidRPr="00EC336C" w:rsidRDefault="001A1A5B" w:rsidP="00EC336C">
      <w:pPr>
        <w:numPr>
          <w:ilvl w:val="0"/>
          <w:numId w:val="1"/>
        </w:numPr>
        <w:spacing w:after="30" w:line="240" w:lineRule="auto"/>
        <w:ind w:right="43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3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устанавливать причинно-следственные связи;</w:t>
      </w:r>
    </w:p>
    <w:p w:rsidR="001A1A5B" w:rsidRPr="00EC336C" w:rsidRDefault="001A1A5B" w:rsidP="00EC336C">
      <w:pPr>
        <w:numPr>
          <w:ilvl w:val="0"/>
          <w:numId w:val="1"/>
        </w:numPr>
        <w:spacing w:after="87" w:line="240" w:lineRule="auto"/>
        <w:ind w:right="43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3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строить рассуждения об объекте, его строении, свойствах и связях; </w:t>
      </w:r>
    </w:p>
    <w:p w:rsidR="001A1A5B" w:rsidRPr="00EC336C" w:rsidRDefault="001A1A5B" w:rsidP="00EC336C">
      <w:pPr>
        <w:numPr>
          <w:ilvl w:val="0"/>
          <w:numId w:val="1"/>
        </w:numPr>
        <w:spacing w:after="87" w:line="240" w:lineRule="auto"/>
        <w:ind w:right="43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3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строить доказательство своей точки зрения по теме урока в соответствии с возрастными нормами;</w:t>
      </w:r>
    </w:p>
    <w:p w:rsidR="001A1A5B" w:rsidRPr="00EC336C" w:rsidRDefault="001A1A5B" w:rsidP="00EC336C">
      <w:pPr>
        <w:numPr>
          <w:ilvl w:val="0"/>
          <w:numId w:val="1"/>
        </w:numPr>
        <w:spacing w:after="92" w:line="240" w:lineRule="auto"/>
        <w:ind w:right="43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3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проявлять творческие способности при выполнении рисунков, схем, составлении рассказов, оформлении итогов проектных работ и пр.;</w:t>
      </w:r>
    </w:p>
    <w:p w:rsidR="001A1A5B" w:rsidRPr="00EC336C" w:rsidRDefault="001A1A5B" w:rsidP="00EC336C">
      <w:pPr>
        <w:numPr>
          <w:ilvl w:val="0"/>
          <w:numId w:val="1"/>
        </w:numPr>
        <w:spacing w:after="92" w:line="240" w:lineRule="auto"/>
        <w:ind w:right="43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3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ориентироваться на разнообразие способов решения познавательных и практических задач, владеть общими приёмами решения учебных задач;</w:t>
      </w:r>
    </w:p>
    <w:p w:rsidR="001A1A5B" w:rsidRPr="00EC336C" w:rsidRDefault="001A1A5B" w:rsidP="00EC336C">
      <w:pPr>
        <w:numPr>
          <w:ilvl w:val="0"/>
          <w:numId w:val="1"/>
        </w:numPr>
        <w:spacing w:after="276" w:line="240" w:lineRule="auto"/>
        <w:ind w:right="43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3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моделировать экологические связи в природных сообществах.</w:t>
      </w:r>
    </w:p>
    <w:p w:rsidR="001A1A5B" w:rsidRPr="00EC336C" w:rsidRDefault="001A1A5B" w:rsidP="00EC336C">
      <w:pPr>
        <w:spacing w:after="102" w:line="240" w:lineRule="auto"/>
        <w:ind w:left="10" w:right="52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336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Коммуникативные</w:t>
      </w:r>
    </w:p>
    <w:p w:rsidR="001A1A5B" w:rsidRPr="00EC336C" w:rsidRDefault="001A1A5B" w:rsidP="00EC336C">
      <w:pPr>
        <w:spacing w:after="179" w:line="240" w:lineRule="auto"/>
        <w:ind w:left="-15" w:right="4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336C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  <w:t>Обучающийся научится:</w:t>
      </w:r>
    </w:p>
    <w:p w:rsidR="001A1A5B" w:rsidRPr="00EC336C" w:rsidRDefault="001A1A5B" w:rsidP="00EC336C">
      <w:pPr>
        <w:numPr>
          <w:ilvl w:val="0"/>
          <w:numId w:val="1"/>
        </w:numPr>
        <w:spacing w:after="92" w:line="240" w:lineRule="auto"/>
        <w:ind w:right="43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3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включаться в диалог с учителем и сверстниками, в коллективное обсуждение проблем и вопросов, проявлять инициативу и активность в стремлении высказываться, задавать вопросы;</w:t>
      </w:r>
    </w:p>
    <w:p w:rsidR="001A1A5B" w:rsidRPr="00EC336C" w:rsidRDefault="001A1A5B" w:rsidP="00EC336C">
      <w:pPr>
        <w:numPr>
          <w:ilvl w:val="0"/>
          <w:numId w:val="1"/>
        </w:numPr>
        <w:spacing w:after="30" w:line="240" w:lineRule="auto"/>
        <w:ind w:right="43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3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формулировать ответы на вопросы;</w:t>
      </w:r>
    </w:p>
    <w:p w:rsidR="001A1A5B" w:rsidRPr="00EC336C" w:rsidRDefault="001A1A5B" w:rsidP="00EC336C">
      <w:pPr>
        <w:numPr>
          <w:ilvl w:val="0"/>
          <w:numId w:val="1"/>
        </w:numPr>
        <w:spacing w:after="92" w:line="240" w:lineRule="auto"/>
        <w:ind w:right="43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3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слушать партнёра по общению (деятельности), не перебивать, не обрывать на полуслове, вникать в смысл того, о чём говорит собеседник;</w:t>
      </w:r>
    </w:p>
    <w:p w:rsidR="001A1A5B" w:rsidRPr="00EC336C" w:rsidRDefault="001A1A5B" w:rsidP="00EC336C">
      <w:pPr>
        <w:numPr>
          <w:ilvl w:val="0"/>
          <w:numId w:val="1"/>
        </w:numPr>
        <w:spacing w:after="92" w:line="240" w:lineRule="auto"/>
        <w:ind w:right="43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3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договариваться и приходить к общему решению в совместной деятельности, в том числе в ситуации столкновения интересов;</w:t>
      </w:r>
    </w:p>
    <w:p w:rsidR="001A1A5B" w:rsidRPr="00EC336C" w:rsidRDefault="001A1A5B" w:rsidP="00EC336C">
      <w:pPr>
        <w:numPr>
          <w:ilvl w:val="0"/>
          <w:numId w:val="1"/>
        </w:numPr>
        <w:spacing w:after="85" w:line="240" w:lineRule="auto"/>
        <w:ind w:right="43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3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формулировать собственное мнение и позицию в устной и письменной форме;</w:t>
      </w:r>
    </w:p>
    <w:p w:rsidR="001A1A5B" w:rsidRPr="00EC336C" w:rsidRDefault="001A1A5B" w:rsidP="00EC336C">
      <w:pPr>
        <w:numPr>
          <w:ilvl w:val="0"/>
          <w:numId w:val="1"/>
        </w:numPr>
        <w:spacing w:after="30" w:line="240" w:lineRule="auto"/>
        <w:ind w:right="43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3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аргументировать свою позицию;</w:t>
      </w:r>
    </w:p>
    <w:p w:rsidR="001A1A5B" w:rsidRPr="00EC336C" w:rsidRDefault="001A1A5B" w:rsidP="00EC336C">
      <w:pPr>
        <w:numPr>
          <w:ilvl w:val="0"/>
          <w:numId w:val="1"/>
        </w:numPr>
        <w:spacing w:after="91" w:line="240" w:lineRule="auto"/>
        <w:ind w:right="43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EC3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различные позиции других людей, отличные от собственной и ориентироваться на позицию партнера в общении;</w:t>
      </w:r>
      <w:proofErr w:type="gramEnd"/>
    </w:p>
    <w:p w:rsidR="001A1A5B" w:rsidRPr="00EC336C" w:rsidRDefault="001A1A5B" w:rsidP="00EC336C">
      <w:pPr>
        <w:numPr>
          <w:ilvl w:val="0"/>
          <w:numId w:val="1"/>
        </w:numPr>
        <w:spacing w:after="30" w:line="240" w:lineRule="auto"/>
        <w:ind w:right="43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3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признавать свои ошибки, озвучивать их;</w:t>
      </w:r>
    </w:p>
    <w:p w:rsidR="001A1A5B" w:rsidRPr="00EC336C" w:rsidRDefault="001A1A5B" w:rsidP="00EC336C">
      <w:pPr>
        <w:numPr>
          <w:ilvl w:val="0"/>
          <w:numId w:val="1"/>
        </w:numPr>
        <w:spacing w:after="3" w:line="240" w:lineRule="auto"/>
        <w:ind w:right="43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3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употреблять вежливые слова в случае неправоты «Извини, пожалуйста», «Прости, я не хотел тебя обидеть», «Спасибо за замечание, я его обязательно учту» и др.;</w:t>
      </w:r>
    </w:p>
    <w:p w:rsidR="001A1A5B" w:rsidRPr="00EC336C" w:rsidRDefault="001A1A5B" w:rsidP="00EC336C">
      <w:pPr>
        <w:numPr>
          <w:ilvl w:val="0"/>
          <w:numId w:val="1"/>
        </w:numPr>
        <w:spacing w:after="110" w:line="240" w:lineRule="auto"/>
        <w:ind w:right="43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3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и принимать задачу совместной работы, распределять роли при выполнении заданий;</w:t>
      </w:r>
    </w:p>
    <w:p w:rsidR="001A1A5B" w:rsidRPr="00EC336C" w:rsidRDefault="001A1A5B" w:rsidP="00EC336C">
      <w:pPr>
        <w:numPr>
          <w:ilvl w:val="0"/>
          <w:numId w:val="1"/>
        </w:numPr>
        <w:spacing w:after="114" w:line="240" w:lineRule="auto"/>
        <w:ind w:right="43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3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строить монологическое высказывание, владеть диалогической формой речи (с учётом возрастных особенностей, норм); </w:t>
      </w:r>
    </w:p>
    <w:p w:rsidR="001A1A5B" w:rsidRPr="00EC336C" w:rsidRDefault="001A1A5B" w:rsidP="00EC336C">
      <w:pPr>
        <w:numPr>
          <w:ilvl w:val="0"/>
          <w:numId w:val="1"/>
        </w:numPr>
        <w:spacing w:after="30" w:line="240" w:lineRule="auto"/>
        <w:ind w:right="43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3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готовить сообщения, выполнять проекты по теме;</w:t>
      </w:r>
    </w:p>
    <w:p w:rsidR="001A1A5B" w:rsidRPr="00EC336C" w:rsidRDefault="001A1A5B" w:rsidP="00EC336C">
      <w:pPr>
        <w:numPr>
          <w:ilvl w:val="0"/>
          <w:numId w:val="1"/>
        </w:numPr>
        <w:spacing w:after="111" w:line="240" w:lineRule="auto"/>
        <w:ind w:right="43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3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составлять рассказ на заданную тему; </w:t>
      </w:r>
      <w:r w:rsidRPr="00EC336C">
        <w:rPr>
          <w:rFonts w:ascii="Times New Roman" w:eastAsia="Calibri" w:hAnsi="Times New Roman" w:cs="Times New Roman"/>
          <w:b/>
          <w:color w:val="878887"/>
          <w:sz w:val="24"/>
          <w:szCs w:val="24"/>
          <w:lang w:eastAsia="ru-RU"/>
        </w:rPr>
        <w:t xml:space="preserve">• </w:t>
      </w:r>
      <w:r w:rsidRPr="00EC3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осуществлять взаимный контроль и оказывать в сотрудничестве необходимую взаимопомощь; </w:t>
      </w:r>
      <w:r w:rsidRPr="00EC336C">
        <w:rPr>
          <w:rFonts w:ascii="Times New Roman" w:eastAsia="Calibri" w:hAnsi="Times New Roman" w:cs="Times New Roman"/>
          <w:b/>
          <w:color w:val="878887"/>
          <w:sz w:val="24"/>
          <w:szCs w:val="24"/>
          <w:lang w:eastAsia="ru-RU"/>
        </w:rPr>
        <w:t xml:space="preserve">• </w:t>
      </w:r>
      <w:r w:rsidRPr="00EC3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продуктивно разрешать конфликты на основе учёта интересов и позиций всех его участников; </w:t>
      </w:r>
      <w:r w:rsidRPr="00EC336C">
        <w:rPr>
          <w:rFonts w:ascii="Times New Roman" w:eastAsia="Calibri" w:hAnsi="Times New Roman" w:cs="Times New Roman"/>
          <w:b/>
          <w:color w:val="878887"/>
          <w:sz w:val="24"/>
          <w:szCs w:val="24"/>
          <w:lang w:eastAsia="ru-RU"/>
        </w:rPr>
        <w:t xml:space="preserve">• </w:t>
      </w:r>
      <w:r w:rsidRPr="00EC3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понятные для партнёра высказывания, учитывающие, что он знает и видит, а что нет;</w:t>
      </w:r>
    </w:p>
    <w:p w:rsidR="001A1A5B" w:rsidRPr="00EC336C" w:rsidRDefault="001A1A5B" w:rsidP="00EC336C">
      <w:pPr>
        <w:numPr>
          <w:ilvl w:val="0"/>
          <w:numId w:val="1"/>
        </w:numPr>
        <w:spacing w:after="30" w:line="240" w:lineRule="auto"/>
        <w:ind w:right="43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3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речь для регуляции своего действия;</w:t>
      </w:r>
    </w:p>
    <w:p w:rsidR="001A1A5B" w:rsidRPr="00EC336C" w:rsidRDefault="001A1A5B" w:rsidP="00EC336C">
      <w:pPr>
        <w:numPr>
          <w:ilvl w:val="0"/>
          <w:numId w:val="1"/>
        </w:numPr>
        <w:spacing w:after="424" w:line="240" w:lineRule="auto"/>
        <w:ind w:right="43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3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адекватно использовать речевые средства для решения </w:t>
      </w:r>
      <w:proofErr w:type="gramStart"/>
      <w:r w:rsidRPr="00EC3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различных</w:t>
      </w:r>
      <w:proofErr w:type="gramEnd"/>
      <w:r w:rsidRPr="00EC3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коммуникативныхзадач; </w:t>
      </w:r>
      <w:r w:rsidRPr="00EC336C">
        <w:rPr>
          <w:rFonts w:ascii="Times New Roman" w:eastAsia="Calibri" w:hAnsi="Times New Roman" w:cs="Times New Roman"/>
          <w:b/>
          <w:color w:val="878887"/>
          <w:sz w:val="24"/>
          <w:szCs w:val="24"/>
          <w:lang w:eastAsia="ru-RU"/>
        </w:rPr>
        <w:t xml:space="preserve">• </w:t>
      </w:r>
      <w:r w:rsidRPr="00EC3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достаточно точно, последовательно и полно передавать информацию, необходимую партнёру.</w:t>
      </w:r>
    </w:p>
    <w:p w:rsidR="001A1A5B" w:rsidRPr="00EC336C" w:rsidRDefault="001A1A5B" w:rsidP="00EC336C">
      <w:pPr>
        <w:spacing w:after="130" w:line="240" w:lineRule="auto"/>
        <w:ind w:left="242" w:right="1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336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ПРЕДМЕТНЫЕ РЕЗУЛЬТАТЫ</w:t>
      </w:r>
    </w:p>
    <w:p w:rsidR="001A1A5B" w:rsidRPr="00EC336C" w:rsidRDefault="001A1A5B" w:rsidP="00EC336C">
      <w:pPr>
        <w:spacing w:after="179" w:line="240" w:lineRule="auto"/>
        <w:ind w:left="-15" w:right="4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336C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  <w:t>Обучающийся научится:</w:t>
      </w:r>
    </w:p>
    <w:p w:rsidR="001A1A5B" w:rsidRPr="00EC336C" w:rsidRDefault="001A1A5B" w:rsidP="00EC336C">
      <w:pPr>
        <w:numPr>
          <w:ilvl w:val="0"/>
          <w:numId w:val="1"/>
        </w:numPr>
        <w:spacing w:after="115" w:line="240" w:lineRule="auto"/>
        <w:ind w:right="43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3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понимать особую роль России в мировой истории; рассказывать о национальных свершениях, открытиях, победах, вызывающих чувство гордости за свою страну; </w:t>
      </w:r>
    </w:p>
    <w:p w:rsidR="001A1A5B" w:rsidRPr="00EC336C" w:rsidRDefault="001A1A5B" w:rsidP="00EC336C">
      <w:pPr>
        <w:numPr>
          <w:ilvl w:val="0"/>
          <w:numId w:val="1"/>
        </w:numPr>
        <w:spacing w:after="116" w:line="240" w:lineRule="auto"/>
        <w:ind w:right="43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3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находить и показывать на карте России государственную границу, субъекты Российской Федерации, свой регион, его главный город, другие города современной России, узнавать по фотографиям и описывать достопримечательности регионов и городов России; </w:t>
      </w:r>
    </w:p>
    <w:p w:rsidR="001A1A5B" w:rsidRPr="00EC336C" w:rsidRDefault="001A1A5B" w:rsidP="00EC336C">
      <w:pPr>
        <w:numPr>
          <w:ilvl w:val="0"/>
          <w:numId w:val="1"/>
        </w:numPr>
        <w:spacing w:after="110" w:line="240" w:lineRule="auto"/>
        <w:ind w:right="43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3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называть элементы государственного устройства России, объяснять их роль в жизни страны; </w:t>
      </w:r>
    </w:p>
    <w:p w:rsidR="001A1A5B" w:rsidRPr="00EC336C" w:rsidRDefault="001A1A5B" w:rsidP="00EC336C">
      <w:pPr>
        <w:numPr>
          <w:ilvl w:val="0"/>
          <w:numId w:val="1"/>
        </w:numPr>
        <w:spacing w:after="110" w:line="240" w:lineRule="auto"/>
        <w:ind w:right="43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3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называть имя действующего Президента Российской Федерации и его полномочия как главы государства;</w:t>
      </w:r>
    </w:p>
    <w:p w:rsidR="001A1A5B" w:rsidRPr="00EC336C" w:rsidRDefault="001A1A5B" w:rsidP="00EC336C">
      <w:pPr>
        <w:numPr>
          <w:ilvl w:val="0"/>
          <w:numId w:val="1"/>
        </w:numPr>
        <w:spacing w:after="115" w:line="240" w:lineRule="auto"/>
        <w:ind w:right="43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3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понимать, в чём различия между государственным устройством современной России и государственным устройством нашей страны в другие периоды её истории;</w:t>
      </w:r>
    </w:p>
    <w:p w:rsidR="001A1A5B" w:rsidRPr="00EC336C" w:rsidRDefault="001A1A5B" w:rsidP="00EC336C">
      <w:pPr>
        <w:numPr>
          <w:ilvl w:val="0"/>
          <w:numId w:val="1"/>
        </w:numPr>
        <w:spacing w:after="116" w:line="240" w:lineRule="auto"/>
        <w:ind w:right="43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3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объяснять, что такое права человека, как законы страны и самый главный из них — Конституция Российской Федерации — защищают наши права, приводить конкретные примеры прав ребёнка;</w:t>
      </w:r>
    </w:p>
    <w:p w:rsidR="001A1A5B" w:rsidRPr="00EC336C" w:rsidRDefault="001A1A5B" w:rsidP="00EC336C">
      <w:pPr>
        <w:numPr>
          <w:ilvl w:val="0"/>
          <w:numId w:val="1"/>
        </w:numPr>
        <w:spacing w:after="125" w:line="240" w:lineRule="auto"/>
        <w:ind w:right="43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3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раскрывать значение государственных символов России, находить их среди государственных символов других стран; называть главные праздники России, объяснять их значение в жизни страны, рассказывать о традициях и праздниках народов России; </w:t>
      </w:r>
      <w:r w:rsidRPr="00EC336C">
        <w:rPr>
          <w:rFonts w:ascii="Times New Roman" w:eastAsia="Calibri" w:hAnsi="Times New Roman" w:cs="Times New Roman"/>
          <w:b/>
          <w:color w:val="878887"/>
          <w:sz w:val="24"/>
          <w:szCs w:val="24"/>
          <w:lang w:eastAsia="ru-RU"/>
        </w:rPr>
        <w:t xml:space="preserve">• </w:t>
      </w:r>
      <w:r w:rsidRPr="00EC3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рассказывать о мире с точки зрения астронома, географа, историка, эколога;</w:t>
      </w:r>
    </w:p>
    <w:p w:rsidR="001A1A5B" w:rsidRPr="00EC336C" w:rsidRDefault="001A1A5B" w:rsidP="00EC336C">
      <w:pPr>
        <w:numPr>
          <w:ilvl w:val="0"/>
          <w:numId w:val="1"/>
        </w:numPr>
        <w:spacing w:after="30" w:line="240" w:lineRule="auto"/>
        <w:ind w:right="43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3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несложные астрономические наблюдения;</w:t>
      </w:r>
    </w:p>
    <w:p w:rsidR="001A1A5B" w:rsidRPr="00EC336C" w:rsidRDefault="001A1A5B" w:rsidP="00EC336C">
      <w:pPr>
        <w:numPr>
          <w:ilvl w:val="0"/>
          <w:numId w:val="1"/>
        </w:numPr>
        <w:spacing w:after="30" w:line="240" w:lineRule="auto"/>
        <w:ind w:right="43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3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изготавливать модели планет и созвездий;</w:t>
      </w:r>
    </w:p>
    <w:p w:rsidR="001A1A5B" w:rsidRPr="00EC336C" w:rsidRDefault="001A1A5B" w:rsidP="00EC336C">
      <w:pPr>
        <w:numPr>
          <w:ilvl w:val="0"/>
          <w:numId w:val="1"/>
        </w:numPr>
        <w:spacing w:after="93" w:line="240" w:lineRule="auto"/>
        <w:ind w:right="43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3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глобус и карту мира для получения информации о Земле;</w:t>
      </w:r>
    </w:p>
    <w:p w:rsidR="001A1A5B" w:rsidRPr="00EC336C" w:rsidRDefault="001A1A5B" w:rsidP="00EC336C">
      <w:pPr>
        <w:numPr>
          <w:ilvl w:val="0"/>
          <w:numId w:val="1"/>
        </w:numPr>
        <w:spacing w:after="93" w:line="240" w:lineRule="auto"/>
        <w:ind w:right="43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3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 экологические проблемы планеты и предлагать способы их решения;</w:t>
      </w:r>
    </w:p>
    <w:p w:rsidR="001A1A5B" w:rsidRPr="00EC336C" w:rsidRDefault="001A1A5B" w:rsidP="00EC336C">
      <w:pPr>
        <w:numPr>
          <w:ilvl w:val="0"/>
          <w:numId w:val="1"/>
        </w:numPr>
        <w:spacing w:after="93" w:line="240" w:lineRule="auto"/>
        <w:ind w:right="43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3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приводить примеры объектов Всемирного наследия и животных из международной Красной книги;</w:t>
      </w:r>
    </w:p>
    <w:p w:rsidR="001A1A5B" w:rsidRPr="00EC336C" w:rsidRDefault="001A1A5B" w:rsidP="00EC336C">
      <w:pPr>
        <w:numPr>
          <w:ilvl w:val="0"/>
          <w:numId w:val="1"/>
        </w:numPr>
        <w:spacing w:after="98" w:line="240" w:lineRule="auto"/>
        <w:ind w:right="43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3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и показывать на физической карте России различные географические объекты, на карте природных зон России — основные природные зоны;</w:t>
      </w:r>
    </w:p>
    <w:p w:rsidR="001A1A5B" w:rsidRPr="00EC336C" w:rsidRDefault="001A1A5B" w:rsidP="00EC336C">
      <w:pPr>
        <w:numPr>
          <w:ilvl w:val="0"/>
          <w:numId w:val="1"/>
        </w:numPr>
        <w:spacing w:after="98" w:line="240" w:lineRule="auto"/>
        <w:ind w:right="43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3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объяснять, почему происходит смена природных зон в нашей стране, давать характеристику природной зоны по плану, сравнивать различные природные зоны;</w:t>
      </w:r>
    </w:p>
    <w:p w:rsidR="001A1A5B" w:rsidRPr="00EC336C" w:rsidRDefault="001A1A5B" w:rsidP="00EC336C">
      <w:pPr>
        <w:numPr>
          <w:ilvl w:val="0"/>
          <w:numId w:val="1"/>
        </w:numPr>
        <w:spacing w:after="96" w:line="240" w:lineRule="auto"/>
        <w:ind w:right="43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3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приводить примеры растений и животных разных природных зон, в том числе внесённых в Красную книгу России; </w:t>
      </w:r>
      <w:r w:rsidRPr="00EC336C">
        <w:rPr>
          <w:rFonts w:ascii="Times New Roman" w:eastAsia="Calibri" w:hAnsi="Times New Roman" w:cs="Times New Roman"/>
          <w:b/>
          <w:color w:val="878887"/>
          <w:sz w:val="24"/>
          <w:szCs w:val="24"/>
          <w:lang w:eastAsia="ru-RU"/>
        </w:rPr>
        <w:t xml:space="preserve">• </w:t>
      </w:r>
      <w:r w:rsidRPr="00EC3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выявлять экологические связи в разных природных зонах, изображать эти связи с помощью моделей;</w:t>
      </w:r>
    </w:p>
    <w:p w:rsidR="001A1A5B" w:rsidRPr="00EC336C" w:rsidRDefault="001A1A5B" w:rsidP="00EC336C">
      <w:pPr>
        <w:numPr>
          <w:ilvl w:val="0"/>
          <w:numId w:val="1"/>
        </w:numPr>
        <w:spacing w:after="98" w:line="240" w:lineRule="auto"/>
        <w:ind w:right="43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3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деятельность людей в разных природных зонах, раскрывать возникающие экологические проблемы и способы их решения, приводить примеры заповедников и национальных парков России;</w:t>
      </w:r>
    </w:p>
    <w:p w:rsidR="001A1A5B" w:rsidRPr="00EC336C" w:rsidRDefault="001A1A5B" w:rsidP="00EC336C">
      <w:pPr>
        <w:numPr>
          <w:ilvl w:val="0"/>
          <w:numId w:val="1"/>
        </w:numPr>
        <w:spacing w:after="30" w:line="240" w:lineRule="auto"/>
        <w:ind w:right="43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3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давать краткую характеристику своего края;</w:t>
      </w:r>
    </w:p>
    <w:p w:rsidR="001A1A5B" w:rsidRPr="00EC336C" w:rsidRDefault="001A1A5B" w:rsidP="00EC336C">
      <w:pPr>
        <w:numPr>
          <w:ilvl w:val="0"/>
          <w:numId w:val="1"/>
        </w:numPr>
        <w:spacing w:after="99" w:line="240" w:lineRule="auto"/>
        <w:ind w:right="43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3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различать и описывать изученные природные объекты своего края, пользоваться атласом-определителем для распознавания (определения) объектов неживой и живой природы; </w:t>
      </w:r>
      <w:r w:rsidRPr="00EC336C">
        <w:rPr>
          <w:rFonts w:ascii="Times New Roman" w:eastAsia="Calibri" w:hAnsi="Times New Roman" w:cs="Times New Roman"/>
          <w:b/>
          <w:color w:val="878887"/>
          <w:sz w:val="24"/>
          <w:szCs w:val="24"/>
          <w:lang w:eastAsia="ru-RU"/>
        </w:rPr>
        <w:t xml:space="preserve">• </w:t>
      </w:r>
      <w:r w:rsidRPr="00EC3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давать краткую характеристику природных сообще</w:t>
      </w:r>
      <w:proofErr w:type="gramStart"/>
      <w:r w:rsidRPr="00EC3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ств св</w:t>
      </w:r>
      <w:proofErr w:type="gramEnd"/>
      <w:r w:rsidRPr="00EC3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оего края;</w:t>
      </w:r>
    </w:p>
    <w:p w:rsidR="001A1A5B" w:rsidRPr="00EC336C" w:rsidRDefault="001A1A5B" w:rsidP="00EC336C">
      <w:pPr>
        <w:numPr>
          <w:ilvl w:val="0"/>
          <w:numId w:val="1"/>
        </w:numPr>
        <w:spacing w:after="93" w:line="240" w:lineRule="auto"/>
        <w:ind w:right="43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3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выявлять экологические связи в природных сообществах, изображать эти связи с помощью моделей;</w:t>
      </w:r>
    </w:p>
    <w:p w:rsidR="001A1A5B" w:rsidRPr="00EC336C" w:rsidRDefault="001A1A5B" w:rsidP="00EC336C">
      <w:pPr>
        <w:numPr>
          <w:ilvl w:val="0"/>
          <w:numId w:val="1"/>
        </w:numPr>
        <w:spacing w:after="92" w:line="240" w:lineRule="auto"/>
        <w:ind w:right="43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3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своё поведение в природе, правильно вести себя в разных природных сообществах;</w:t>
      </w:r>
    </w:p>
    <w:p w:rsidR="001A1A5B" w:rsidRPr="00EC336C" w:rsidRDefault="001A1A5B" w:rsidP="00EC336C">
      <w:pPr>
        <w:numPr>
          <w:ilvl w:val="0"/>
          <w:numId w:val="1"/>
        </w:numPr>
        <w:spacing w:after="30" w:line="240" w:lineRule="auto"/>
        <w:ind w:right="43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3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рассказывать об охране природы в своём крае;</w:t>
      </w:r>
    </w:p>
    <w:p w:rsidR="001A1A5B" w:rsidRPr="00EC336C" w:rsidRDefault="001A1A5B" w:rsidP="00EC336C">
      <w:pPr>
        <w:numPr>
          <w:ilvl w:val="0"/>
          <w:numId w:val="1"/>
        </w:numPr>
        <w:spacing w:after="93" w:line="240" w:lineRule="auto"/>
        <w:ind w:right="43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3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различать отрасли растениеводства и животноводства, представленные в экономике своего края;</w:t>
      </w:r>
    </w:p>
    <w:p w:rsidR="001A1A5B" w:rsidRPr="00EC336C" w:rsidRDefault="001A1A5B" w:rsidP="00EC336C">
      <w:pPr>
        <w:numPr>
          <w:ilvl w:val="0"/>
          <w:numId w:val="1"/>
        </w:numPr>
        <w:spacing w:after="93" w:line="240" w:lineRule="auto"/>
        <w:ind w:right="43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3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приводить примеры исторических источников, различать и сравнивать источники информации о прошлом;</w:t>
      </w:r>
    </w:p>
    <w:p w:rsidR="001A1A5B" w:rsidRPr="00EC336C" w:rsidRDefault="001A1A5B" w:rsidP="00EC336C">
      <w:pPr>
        <w:numPr>
          <w:ilvl w:val="0"/>
          <w:numId w:val="1"/>
        </w:numPr>
        <w:spacing w:after="3" w:line="240" w:lineRule="auto"/>
        <w:ind w:right="43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3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соотносить дату исторического события с веком, находить место события на «ленте времени»;</w:t>
      </w:r>
    </w:p>
    <w:p w:rsidR="001A1A5B" w:rsidRPr="00EC336C" w:rsidRDefault="001A1A5B" w:rsidP="00EC336C">
      <w:pPr>
        <w:numPr>
          <w:ilvl w:val="0"/>
          <w:numId w:val="1"/>
        </w:numPr>
        <w:spacing w:after="30" w:line="240" w:lineRule="auto"/>
        <w:ind w:right="43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3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 историческую карту;</w:t>
      </w:r>
    </w:p>
    <w:p w:rsidR="001A1A5B" w:rsidRPr="00EC336C" w:rsidRDefault="001A1A5B" w:rsidP="00EC336C">
      <w:pPr>
        <w:numPr>
          <w:ilvl w:val="0"/>
          <w:numId w:val="1"/>
        </w:numPr>
        <w:spacing w:after="110" w:line="240" w:lineRule="auto"/>
        <w:ind w:right="43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3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перечислять эпохи истории человечества в правильной последовательности, кратко характеризовать каждую эпоху, узнавать историческую эпоху по знаменитым сооружениям прошлого, сохранившимся до наших дней; </w:t>
      </w:r>
    </w:p>
    <w:p w:rsidR="001A1A5B" w:rsidRPr="00EC336C" w:rsidRDefault="001A1A5B" w:rsidP="00EC336C">
      <w:pPr>
        <w:numPr>
          <w:ilvl w:val="0"/>
          <w:numId w:val="1"/>
        </w:numPr>
        <w:spacing w:after="104" w:line="240" w:lineRule="auto"/>
        <w:ind w:right="43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3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помощью глобуса рассказывать, как человек открывал планету Земля;</w:t>
      </w:r>
    </w:p>
    <w:p w:rsidR="001A1A5B" w:rsidRPr="00EC336C" w:rsidRDefault="001A1A5B" w:rsidP="00EC336C">
      <w:pPr>
        <w:numPr>
          <w:ilvl w:val="0"/>
          <w:numId w:val="1"/>
        </w:numPr>
        <w:spacing w:after="109" w:line="240" w:lineRule="auto"/>
        <w:ind w:right="43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3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описывать некоторые выдающиеся достижения и изобретения людей прошлого по иллюстрациям, высказывать суждения об их значении в истории человечества;</w:t>
      </w:r>
    </w:p>
    <w:p w:rsidR="001A1A5B" w:rsidRPr="00EC336C" w:rsidRDefault="001A1A5B" w:rsidP="00EC336C">
      <w:pPr>
        <w:numPr>
          <w:ilvl w:val="0"/>
          <w:numId w:val="1"/>
        </w:numPr>
        <w:spacing w:after="109" w:line="240" w:lineRule="auto"/>
        <w:ind w:right="43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3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показывать на карте границы, территорию, столицу, другие города России в разные периоды истории, места некоторых важных исторических событий;</w:t>
      </w:r>
    </w:p>
    <w:p w:rsidR="001A1A5B" w:rsidRPr="00EC336C" w:rsidRDefault="001A1A5B" w:rsidP="00EC336C">
      <w:pPr>
        <w:numPr>
          <w:ilvl w:val="0"/>
          <w:numId w:val="1"/>
        </w:numPr>
        <w:spacing w:after="104" w:line="240" w:lineRule="auto"/>
        <w:ind w:right="43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3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рассказывать по исторической карте, иллюстрациям учебника об изученных событиях истории России;</w:t>
      </w:r>
    </w:p>
    <w:p w:rsidR="001A1A5B" w:rsidRPr="00EC336C" w:rsidRDefault="001A1A5B" w:rsidP="00EC336C">
      <w:pPr>
        <w:numPr>
          <w:ilvl w:val="0"/>
          <w:numId w:val="1"/>
        </w:numPr>
        <w:spacing w:after="107" w:line="240" w:lineRule="auto"/>
        <w:ind w:right="43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3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соотносить даты и события, определять последовательность и значение некоторых важных событий в истории России; </w:t>
      </w:r>
      <w:r w:rsidRPr="00EC336C">
        <w:rPr>
          <w:rFonts w:ascii="Times New Roman" w:eastAsia="Calibri" w:hAnsi="Times New Roman" w:cs="Times New Roman"/>
          <w:b/>
          <w:color w:val="878887"/>
          <w:sz w:val="24"/>
          <w:szCs w:val="24"/>
          <w:lang w:eastAsia="ru-RU"/>
        </w:rPr>
        <w:t xml:space="preserve">• </w:t>
      </w:r>
      <w:r w:rsidRPr="00EC3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исторические портреты выдающихся людей прошлого, высказывать суждения о них;</w:t>
      </w:r>
    </w:p>
    <w:p w:rsidR="001A1A5B" w:rsidRPr="00EC336C" w:rsidRDefault="001A1A5B" w:rsidP="00EC336C">
      <w:pPr>
        <w:numPr>
          <w:ilvl w:val="0"/>
          <w:numId w:val="1"/>
        </w:numPr>
        <w:spacing w:after="104" w:line="240" w:lineRule="auto"/>
        <w:ind w:right="43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3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описывать облик Москвы и Санкт-Петербурга в разные века, узнавать их достопримечательности;</w:t>
      </w:r>
    </w:p>
    <w:p w:rsidR="001A1A5B" w:rsidRPr="00EC336C" w:rsidRDefault="001A1A5B" w:rsidP="00EC336C">
      <w:pPr>
        <w:numPr>
          <w:ilvl w:val="0"/>
          <w:numId w:val="1"/>
        </w:numPr>
        <w:spacing w:after="104" w:line="240" w:lineRule="auto"/>
        <w:ind w:right="43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3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называть и описывать некоторые выдающиеся памятники истории и культуры России;</w:t>
      </w:r>
    </w:p>
    <w:p w:rsidR="001A1A5B" w:rsidRPr="00EC336C" w:rsidRDefault="001A1A5B" w:rsidP="00EC336C">
      <w:pPr>
        <w:numPr>
          <w:ilvl w:val="0"/>
          <w:numId w:val="1"/>
        </w:numPr>
        <w:spacing w:after="30" w:line="240" w:lineRule="auto"/>
        <w:ind w:right="43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3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в домашнем архиве исторические свидетельства;</w:t>
      </w:r>
    </w:p>
    <w:p w:rsidR="001A1A5B" w:rsidRPr="00EC336C" w:rsidRDefault="001A1A5B" w:rsidP="00EC336C">
      <w:pPr>
        <w:numPr>
          <w:ilvl w:val="0"/>
          <w:numId w:val="1"/>
        </w:numPr>
        <w:spacing w:after="30" w:line="240" w:lineRule="auto"/>
        <w:ind w:right="43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3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раскрывать связь современной России с её историей; </w:t>
      </w:r>
    </w:p>
    <w:p w:rsidR="001A1A5B" w:rsidRPr="00EC336C" w:rsidRDefault="001A1A5B" w:rsidP="00EC336C">
      <w:pPr>
        <w:numPr>
          <w:ilvl w:val="0"/>
          <w:numId w:val="1"/>
        </w:numPr>
        <w:spacing w:after="440" w:line="240" w:lineRule="auto"/>
        <w:ind w:right="43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3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дополнительную литературу, Интернет для получения информации и подготовки собственных сообщений о природе Земли, России и родного края, о жизни общества в прошлом и настоящем.</w:t>
      </w:r>
    </w:p>
    <w:p w:rsidR="001A1A5B" w:rsidRPr="00EC336C" w:rsidRDefault="001A1A5B" w:rsidP="00EC336C">
      <w:pPr>
        <w:keepNext/>
        <w:keepLines/>
        <w:spacing w:after="352" w:line="240" w:lineRule="auto"/>
        <w:ind w:right="11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C33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С</w:t>
      </w:r>
      <w:r w:rsidRPr="00EC336C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bscript"/>
          <w:lang w:eastAsia="ru-RU"/>
        </w:rPr>
        <w:t>ОДЕРЖАНИЕ ПРОГРАММЫ</w:t>
      </w:r>
      <w:r w:rsidRPr="00EC33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(68 часов)</w:t>
      </w:r>
    </w:p>
    <w:p w:rsidR="001A1A5B" w:rsidRPr="00EC336C" w:rsidRDefault="001A1A5B" w:rsidP="00EC336C">
      <w:pPr>
        <w:spacing w:after="53" w:line="240" w:lineRule="auto"/>
        <w:ind w:left="230" w:right="1347" w:firstLine="549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C33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Земля и человечество (9 ч) </w:t>
      </w:r>
    </w:p>
    <w:p w:rsidR="001A1A5B" w:rsidRPr="00EC336C" w:rsidRDefault="001A1A5B" w:rsidP="00EC336C">
      <w:pPr>
        <w:spacing w:after="53" w:line="240" w:lineRule="auto"/>
        <w:ind w:left="230" w:right="13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3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Мир глазами астронома. Что изучает астрономия. Небесные тела: звезды, планеты и спутники планет. Земля - планета Солнечной системы. Луна - естественный спутник Земли. Движение Земли в космическом пространстве; причины смены дня и ночи и времён года. Звёздное небо - великая «книга» природы. </w:t>
      </w:r>
    </w:p>
    <w:p w:rsidR="001A1A5B" w:rsidRPr="00EC336C" w:rsidRDefault="001A1A5B" w:rsidP="00EC336C">
      <w:pPr>
        <w:spacing w:after="53" w:line="240" w:lineRule="auto"/>
        <w:ind w:left="230" w:right="1347" w:firstLine="5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3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Мир глазами географа. Что изучает география. Изображение Земли с помощью глобуса и географической карты. Распределение солнечного тепла на земле и его влияние на живую природу. </w:t>
      </w:r>
    </w:p>
    <w:p w:rsidR="001A1A5B" w:rsidRPr="00EC336C" w:rsidRDefault="001A1A5B" w:rsidP="00EC336C">
      <w:pPr>
        <w:spacing w:after="53" w:line="240" w:lineRule="auto"/>
        <w:ind w:left="785" w:right="1347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3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Мир глазами историка. Что изучает история. Исторические источники. Счёт лет в истории. Историческая карта. </w:t>
      </w:r>
    </w:p>
    <w:p w:rsidR="001A1A5B" w:rsidRPr="00EC336C" w:rsidRDefault="001A1A5B" w:rsidP="00EC336C">
      <w:pPr>
        <w:spacing w:after="53" w:line="240" w:lineRule="auto"/>
        <w:ind w:left="230" w:right="1347" w:firstLine="5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3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Прошлое и настоящее глазами эколога. Представление о современных экологических проблемах планеты. Охрана окружающей среды - задача всего человечества. Международное сотрудничество в области охраны окружающей среды. Всемирное наследие. Международная Красная книга. </w:t>
      </w:r>
    </w:p>
    <w:p w:rsidR="001A1A5B" w:rsidRPr="00EC336C" w:rsidRDefault="001A1A5B" w:rsidP="00EC336C">
      <w:pPr>
        <w:spacing w:after="53" w:line="240" w:lineRule="auto"/>
        <w:ind w:left="230" w:right="1347" w:firstLine="5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336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Практические работы:</w:t>
      </w:r>
      <w:r w:rsidRPr="00EC3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движение Земли вокруг своей оси и вокруг Солнца, знакомство с картой звёздного мира, поиск и показ изучаемых объектов на глобусе и географической карте, знакомство с историческими картами. </w:t>
      </w:r>
    </w:p>
    <w:p w:rsidR="001A1A5B" w:rsidRPr="00EC336C" w:rsidRDefault="001A1A5B" w:rsidP="00EC336C">
      <w:pPr>
        <w:keepNext/>
        <w:keepLines/>
        <w:spacing w:after="3" w:line="240" w:lineRule="auto"/>
        <w:ind w:left="10" w:right="1134" w:hanging="1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C33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Природа России (10 ч)</w:t>
      </w:r>
    </w:p>
    <w:p w:rsidR="001A1A5B" w:rsidRPr="00EC336C" w:rsidRDefault="001A1A5B" w:rsidP="00EC336C">
      <w:pPr>
        <w:spacing w:after="53" w:line="240" w:lineRule="auto"/>
        <w:ind w:left="785" w:right="1347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3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Разнообразие и красота природы России. Важнейшие равнины и горы, моря, озёра и реки нашей страны. </w:t>
      </w:r>
    </w:p>
    <w:p w:rsidR="001A1A5B" w:rsidRPr="00EC336C" w:rsidRDefault="001A1A5B" w:rsidP="00EC336C">
      <w:pPr>
        <w:spacing w:after="53" w:line="240" w:lineRule="auto"/>
        <w:ind w:left="250" w:right="1347" w:firstLine="52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3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Природные зоны нашей страны. Карта природных зон России. Особенности природы каждой из зон. Взаимосвязи в природе, приспособленность организмов к условиям обитания в разных природных зонах. Особенности хозяйственной деятельности людей, связанные с природными условиями. Экологические проблемы каждой из природных зон, охрана природы, виды растений и животных, внесённые в Красную книгу России. Необходимость бережного отношения к природе в местах отдыха населения. Правила безопасного поведения отдыхающих у моря. </w:t>
      </w:r>
    </w:p>
    <w:p w:rsidR="001A1A5B" w:rsidRPr="00EC336C" w:rsidRDefault="001A1A5B" w:rsidP="00EC336C">
      <w:pPr>
        <w:spacing w:after="53" w:line="240" w:lineRule="auto"/>
        <w:ind w:left="785" w:right="1347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3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Представление об экологическом равновесии и необходимости его учёта в процессе хозяйственной деятельности людей. </w:t>
      </w:r>
    </w:p>
    <w:p w:rsidR="001A1A5B" w:rsidRPr="00EC336C" w:rsidRDefault="001A1A5B" w:rsidP="00EC336C">
      <w:pPr>
        <w:spacing w:after="360" w:line="240" w:lineRule="auto"/>
        <w:ind w:left="250" w:right="1347" w:firstLine="52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336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Практические работы</w:t>
      </w:r>
      <w:r w:rsidRPr="00EC3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поиск и показ на физической карте равнин и гор России; поиск и показ на физической карте морей, озёр и рек России; поиск и показ на карте природных зон России; рассматривание гербарных экземпляров растений, выявление признаков их приспособленности к условиям жизни в Арктике, в тундре, в зоне лесов, в зоне степей, в зоне пустынь, в зоне субтропиков. </w:t>
      </w:r>
    </w:p>
    <w:p w:rsidR="001A1A5B" w:rsidRPr="00EC336C" w:rsidRDefault="001A1A5B" w:rsidP="00EC336C">
      <w:pPr>
        <w:spacing w:after="53" w:line="240" w:lineRule="auto"/>
        <w:ind w:left="775" w:right="5739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C33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Родной край - часть большой      страны (15 ч)</w:t>
      </w:r>
    </w:p>
    <w:p w:rsidR="001A1A5B" w:rsidRPr="00EC336C" w:rsidRDefault="001A1A5B" w:rsidP="00EC336C">
      <w:pPr>
        <w:spacing w:after="53" w:line="240" w:lineRule="auto"/>
        <w:ind w:left="775" w:right="573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3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Наш край на карте Родины. Карта родного края.</w:t>
      </w:r>
    </w:p>
    <w:p w:rsidR="001A1A5B" w:rsidRPr="00EC336C" w:rsidRDefault="001A1A5B" w:rsidP="00EC336C">
      <w:pPr>
        <w:spacing w:after="53" w:line="240" w:lineRule="auto"/>
        <w:ind w:left="250" w:right="1347" w:firstLine="52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3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Формы земной поверхности в нашем крае. Изменение поверхности края в результате деятельности человека. Охрана поверхности края. Водоёмы края, их значение в природе и жизни человека. Изменение водоёмов в результате деятельности человека. Охрана водоёмов нашего края. </w:t>
      </w:r>
    </w:p>
    <w:p w:rsidR="001A1A5B" w:rsidRPr="00EC336C" w:rsidRDefault="001A1A5B" w:rsidP="00EC336C">
      <w:pPr>
        <w:spacing w:after="53" w:line="240" w:lineRule="auto"/>
        <w:ind w:left="250" w:right="1347" w:firstLine="52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3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Полезные ископаемые нашего края, их основные свойства, практическое значение, места и способы добычи. Охрана недр в нашем крае. </w:t>
      </w:r>
    </w:p>
    <w:p w:rsidR="001A1A5B" w:rsidRPr="00EC336C" w:rsidRDefault="001A1A5B" w:rsidP="00EC336C">
      <w:pPr>
        <w:spacing w:after="53" w:line="240" w:lineRule="auto"/>
        <w:ind w:left="785" w:right="1347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3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Ознакомление с важнейшими видами почв края. Охрана почв в нашем крае. </w:t>
      </w:r>
    </w:p>
    <w:p w:rsidR="001A1A5B" w:rsidRPr="00EC336C" w:rsidRDefault="001A1A5B" w:rsidP="00EC336C">
      <w:pPr>
        <w:spacing w:after="53" w:line="240" w:lineRule="auto"/>
        <w:ind w:left="250" w:right="1347" w:firstLine="52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3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Природные сообщества. Разнообразие растений и животных различных сообществ. Экологические связи в сообществах. Охрана природных сообществ. </w:t>
      </w:r>
    </w:p>
    <w:p w:rsidR="001A1A5B" w:rsidRPr="00EC336C" w:rsidRDefault="001A1A5B" w:rsidP="00EC336C">
      <w:pPr>
        <w:spacing w:after="53" w:line="240" w:lineRule="auto"/>
        <w:ind w:left="250" w:right="1347" w:firstLine="52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3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Особенности сельского хозяйства края, связанные с природными условиями. Растениеводство в нашем крае, его отрасли. Сорта культурных растений. Представление о биологической защите урожая, её значении для сохранения окружающей среды и производства экологически чистых продуктов питания. </w:t>
      </w:r>
    </w:p>
    <w:p w:rsidR="001A1A5B" w:rsidRPr="00EC336C" w:rsidRDefault="001A1A5B" w:rsidP="00EC336C">
      <w:pPr>
        <w:spacing w:after="53" w:line="240" w:lineRule="auto"/>
        <w:ind w:left="785" w:right="1347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3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Животноводство в нашем крае, его отрасли. Породы домашних животных. </w:t>
      </w:r>
    </w:p>
    <w:p w:rsidR="001A1A5B" w:rsidRPr="00EC336C" w:rsidRDefault="001A1A5B" w:rsidP="00EC336C">
      <w:pPr>
        <w:spacing w:after="53" w:line="240" w:lineRule="auto"/>
        <w:ind w:left="250" w:right="1347" w:firstLine="52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336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Экскурсии1:</w:t>
      </w:r>
      <w:r w:rsidRPr="00EC3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знакомство с растениями и животными леса, их распознавание в природных условиях с помощью атласа-определителя; знакомство с растениями и животными луга, их распознавание в природных условиях с помощью атласа-определителя; знакомство с растениями и животными пресного водоёма, их распознавание в природных условиях с помощью атласа-определителя. </w:t>
      </w:r>
    </w:p>
    <w:p w:rsidR="001A1A5B" w:rsidRPr="00EC336C" w:rsidRDefault="001A1A5B" w:rsidP="00EC336C">
      <w:pPr>
        <w:spacing w:after="181" w:line="240" w:lineRule="auto"/>
        <w:ind w:left="250" w:right="1347" w:firstLine="52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336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Практические работы:</w:t>
      </w:r>
      <w:r w:rsidRPr="00EC3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знакомство с картой края; рассматривание образцов полезных ископаемых своего края, определение их свойств: рассматривание гербарных экземпляров растений разных сообществ, их распознавание с помощью атласа-определителя; знакомство с культурными растениями края. </w:t>
      </w:r>
    </w:p>
    <w:p w:rsidR="001A1A5B" w:rsidRPr="00EC336C" w:rsidRDefault="001A1A5B" w:rsidP="00EC336C">
      <w:pPr>
        <w:keepNext/>
        <w:keepLines/>
        <w:spacing w:after="3" w:line="240" w:lineRule="auto"/>
        <w:ind w:left="10" w:right="1127" w:hanging="1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C33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Страницы Всемирной истории (5 ч)</w:t>
      </w:r>
    </w:p>
    <w:p w:rsidR="001A1A5B" w:rsidRPr="00EC336C" w:rsidRDefault="001A1A5B" w:rsidP="00EC336C">
      <w:pPr>
        <w:spacing w:after="376" w:line="240" w:lineRule="auto"/>
        <w:ind w:left="250" w:right="1347" w:firstLine="52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3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Представление о периодизации истории. Начало истории человечества</w:t>
      </w:r>
      <w:r w:rsidRPr="00EC336C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-</w:t>
      </w:r>
      <w:r w:rsidRPr="00EC3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первобытное общество. Древний мир; древние сооружения - свидетельства прошлого. Средние века: о чём рассказывают христианский храм, мусульманская мечеть, замок феодала, дом крестьянина. Новое время; достижения науки и техники, объединившие весь мир пароход, паровоз, железные дороги, электричество телеграф. Великие географические открытия. Новейшее </w:t>
      </w:r>
    </w:p>
    <w:p w:rsidR="001A1A5B" w:rsidRPr="00EC336C" w:rsidRDefault="001A1A5B" w:rsidP="00EC336C">
      <w:pPr>
        <w:spacing w:after="53" w:line="240" w:lineRule="auto"/>
        <w:ind w:left="260" w:right="1347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336C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1</w:t>
      </w:r>
      <w:r w:rsidRPr="00EC3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программе в разделе «Родной край - часть большой страны должно быть проведено три экскурсии. Экскурсии в природные сообщества рекомендуем провести в соответствии с особенностями региона, погодными и климатическими условиями. 8 календарно-тематическом планировании нами предложен вариант, когда две экскурсии проводятся в начале осени, а одна зимой. Учитель вправе перенести экскурсии на период наиболее благоприятный для организации наблюдений учащихся за природными объектами. </w:t>
      </w:r>
    </w:p>
    <w:p w:rsidR="001A1A5B" w:rsidRPr="00EC336C" w:rsidRDefault="001A1A5B" w:rsidP="00EC336C">
      <w:pPr>
        <w:spacing w:after="53" w:line="240" w:lineRule="auto"/>
        <w:ind w:left="221" w:right="1347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3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время. Представление о скорости перемен XX в. достижения науки и техники. Осознание человечеством ответственности за сохранение мира на планете. </w:t>
      </w:r>
    </w:p>
    <w:p w:rsidR="001A1A5B" w:rsidRPr="00EC336C" w:rsidRDefault="001A1A5B" w:rsidP="00EC336C">
      <w:pPr>
        <w:spacing w:after="53" w:line="240" w:lineRule="auto"/>
        <w:ind w:left="221" w:right="1347" w:hanging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33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Страницы истории России (20 ч)</w:t>
      </w:r>
    </w:p>
    <w:p w:rsidR="001A1A5B" w:rsidRPr="00EC336C" w:rsidRDefault="001A1A5B" w:rsidP="00EC336C">
      <w:pPr>
        <w:spacing w:after="53" w:line="240" w:lineRule="auto"/>
        <w:ind w:left="785" w:right="1347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3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Кто такие славяне. Восточные славяне. Природные условия жизни восточных славян, их быт, нравы, верования. </w:t>
      </w:r>
    </w:p>
    <w:p w:rsidR="001A1A5B" w:rsidRPr="00EC336C" w:rsidRDefault="001A1A5B" w:rsidP="00EC336C">
      <w:pPr>
        <w:spacing w:after="53" w:line="240" w:lineRule="auto"/>
        <w:ind w:left="211" w:right="1347" w:firstLine="5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3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Века Древней Руси. Территория и население Древней Руси. Княжеская власть. Крещение Руси. Русь - страна городов. Киев - столица Древней Руси. Господин Великий Новгород. Первое свидетельство о Москве. Культура, быт и нравы Древней Руси. </w:t>
      </w:r>
    </w:p>
    <w:p w:rsidR="001A1A5B" w:rsidRPr="00EC336C" w:rsidRDefault="001A1A5B" w:rsidP="00EC336C">
      <w:pPr>
        <w:spacing w:after="53" w:line="240" w:lineRule="auto"/>
        <w:ind w:left="211" w:right="1347" w:firstLine="5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3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Наше Отечество в XIII-XV вв. Нашествие хана Батыя. Русь и Золотая Орда. Оборона северо-западных рубежей Руси. Князь Александр Невский. Московская Русь. Московские князья - собиратели русских земель. Дмитрий Донской. Куликовская битва. </w:t>
      </w:r>
    </w:p>
    <w:p w:rsidR="001A1A5B" w:rsidRPr="00EC336C" w:rsidRDefault="001A1A5B" w:rsidP="00EC336C">
      <w:pPr>
        <w:spacing w:after="53" w:line="240" w:lineRule="auto"/>
        <w:ind w:left="785" w:right="1347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3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Иван Третий. Образование единого Русского государства. Культура, быт и нравы страны в XIII-XV вв. </w:t>
      </w:r>
    </w:p>
    <w:p w:rsidR="001A1A5B" w:rsidRPr="00EC336C" w:rsidRDefault="001A1A5B" w:rsidP="00EC336C">
      <w:pPr>
        <w:spacing w:after="53" w:line="240" w:lineRule="auto"/>
        <w:ind w:left="211" w:right="1347" w:firstLine="5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3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Наше Отечество в XVI-XVII вв. Патриотический подвиг Кузьмы Минина и Дмитрия Пожарского. Утверждение новой царской династии Романовых. Освоение Сибири. Землепроходцы. Культура, быт и нравы страны в XVI-XVII вв. </w:t>
      </w:r>
    </w:p>
    <w:p w:rsidR="001A1A5B" w:rsidRPr="00EC336C" w:rsidRDefault="001A1A5B" w:rsidP="00EC336C">
      <w:pPr>
        <w:spacing w:after="53" w:line="240" w:lineRule="auto"/>
        <w:ind w:left="785" w:right="1347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3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Россия в XVIII в. Пётр Первый - царь-преобразователь. Новая столица России - Петербург. Провозглашение России империей. Россия </w:t>
      </w:r>
    </w:p>
    <w:p w:rsidR="001A1A5B" w:rsidRPr="00EC336C" w:rsidRDefault="001A1A5B" w:rsidP="00EC336C">
      <w:pPr>
        <w:spacing w:after="53" w:line="240" w:lineRule="auto"/>
        <w:ind w:left="221" w:right="1347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3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Екатерине</w:t>
      </w:r>
      <w:proofErr w:type="gramStart"/>
      <w:r w:rsidRPr="00EC3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</w:t>
      </w:r>
      <w:proofErr w:type="gramEnd"/>
      <w:r w:rsidRPr="00EC3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торой. Дворяне и крестьяне. Век русской славы: А.В. Суворов, Ф.Ф. Ушаков. Культура, быт и нравы России в XVIII в. </w:t>
      </w:r>
    </w:p>
    <w:p w:rsidR="001A1A5B" w:rsidRPr="00EC336C" w:rsidRDefault="001A1A5B" w:rsidP="00EC336C">
      <w:pPr>
        <w:spacing w:after="53" w:line="240" w:lineRule="auto"/>
        <w:ind w:left="4400" w:right="1347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3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/ </w:t>
      </w:r>
    </w:p>
    <w:p w:rsidR="001A1A5B" w:rsidRPr="00EC336C" w:rsidRDefault="001A1A5B" w:rsidP="00EC336C">
      <w:pPr>
        <w:spacing w:after="53" w:line="240" w:lineRule="auto"/>
        <w:ind w:left="211" w:right="1347" w:firstLine="5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3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Россия в XIX - начале XX вв. Отечественная война 1812 г. Бородинское сражение. М.И. Кутузов. Царь-освободитель Александр Второй. Культура, быт и нравы России в XIX - начале XX вв. </w:t>
      </w:r>
    </w:p>
    <w:p w:rsidR="001A1A5B" w:rsidRPr="00EC336C" w:rsidRDefault="001A1A5B" w:rsidP="00EC336C">
      <w:pPr>
        <w:spacing w:after="53" w:line="240" w:lineRule="auto"/>
        <w:ind w:left="211" w:right="1347" w:firstLine="5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3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Россия в XX в. Участие России в Первой мировой войне. Николай Второй - последний император России. Революция 1917 г. Гражданская война. Образование СССР Жизнь страны в 20-30-е гг. Великая Отечественная война 1941-1945 гг. Героизм и патриотизм народа День Победы - всенародный праздник. </w:t>
      </w:r>
    </w:p>
    <w:p w:rsidR="001A1A5B" w:rsidRPr="00EC336C" w:rsidRDefault="001A1A5B" w:rsidP="00EC336C">
      <w:pPr>
        <w:spacing w:after="53" w:line="240" w:lineRule="auto"/>
        <w:ind w:left="211" w:right="1347" w:firstLine="5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3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Наша страна в; 1945-1991 гг. Достижения учёных: запуск первого искусственного спутника Земли, полёт в космос Ю. А. Гагарина, космическая станция «Мир». </w:t>
      </w:r>
    </w:p>
    <w:p w:rsidR="001A1A5B" w:rsidRPr="00EC336C" w:rsidRDefault="001A1A5B" w:rsidP="00EC336C">
      <w:pPr>
        <w:spacing w:after="53" w:line="240" w:lineRule="auto"/>
        <w:ind w:left="785" w:right="1347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3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Преобразования в России в 90-е гг. XX в. Культура России в XX в. </w:t>
      </w:r>
    </w:p>
    <w:p w:rsidR="001A1A5B" w:rsidRPr="00EC336C" w:rsidRDefault="001A1A5B" w:rsidP="00EC336C">
      <w:pPr>
        <w:spacing w:after="53" w:line="240" w:lineRule="auto"/>
        <w:ind w:left="785" w:right="1347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3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Прошлое родного края. История страны и родного края в названиях городов, посёлков, улиц, в памяти народа, семьи. </w:t>
      </w:r>
    </w:p>
    <w:p w:rsidR="001A1A5B" w:rsidRPr="00EC336C" w:rsidRDefault="001A1A5B" w:rsidP="00EC336C">
      <w:pPr>
        <w:spacing w:after="53" w:line="240" w:lineRule="auto"/>
        <w:ind w:left="785" w:right="1347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336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Экскурсия:</w:t>
      </w:r>
      <w:r w:rsidRPr="00EC3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знакомство с историческими достопримечательностями родного края (города, села). </w:t>
      </w:r>
    </w:p>
    <w:p w:rsidR="001A1A5B" w:rsidRPr="00EC336C" w:rsidRDefault="001A1A5B" w:rsidP="00EC336C">
      <w:pPr>
        <w:spacing w:after="172" w:line="240" w:lineRule="auto"/>
        <w:ind w:left="785" w:right="1347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336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lastRenderedPageBreak/>
        <w:t>Практическая работа:</w:t>
      </w:r>
      <w:r w:rsidRPr="00EC3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найти и показать изучаемые объекты на исторических картах. </w:t>
      </w:r>
    </w:p>
    <w:p w:rsidR="001A1A5B" w:rsidRPr="00EC336C" w:rsidRDefault="001A1A5B" w:rsidP="00EC336C">
      <w:pPr>
        <w:keepNext/>
        <w:keepLines/>
        <w:spacing w:after="3" w:line="240" w:lineRule="auto"/>
        <w:ind w:left="10" w:right="1570" w:hanging="1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C33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Современная Россия (9 ч)</w:t>
      </w:r>
    </w:p>
    <w:p w:rsidR="001A1A5B" w:rsidRPr="00EC336C" w:rsidRDefault="001A1A5B" w:rsidP="00EC336C">
      <w:pPr>
        <w:spacing w:after="53" w:line="240" w:lineRule="auto"/>
        <w:ind w:left="211" w:right="1347" w:firstLine="5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3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Мы - граждане России. Конституция России - наш основной закон. Права человека в современной России. Права и обязанности гражданина. Права ребёнка. </w:t>
      </w:r>
    </w:p>
    <w:p w:rsidR="001A1A5B" w:rsidRPr="00EC336C" w:rsidRDefault="001A1A5B" w:rsidP="00EC336C">
      <w:pPr>
        <w:spacing w:after="53" w:line="240" w:lineRule="auto"/>
        <w:ind w:left="785" w:right="1347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3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Государственное устройство России: Президент, Федеральное собрание, Правительство. </w:t>
      </w:r>
    </w:p>
    <w:p w:rsidR="001A1A5B" w:rsidRPr="00EC336C" w:rsidRDefault="001A1A5B" w:rsidP="00EC336C">
      <w:pPr>
        <w:spacing w:after="53" w:line="240" w:lineRule="auto"/>
        <w:ind w:left="785" w:right="3721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3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Государственная символика нашей страны (флаг, герб, гимн). Государственные праздники. Многонациональный состав населения России. </w:t>
      </w:r>
    </w:p>
    <w:p w:rsidR="001A1A5B" w:rsidRPr="00EC336C" w:rsidRDefault="001A1A5B" w:rsidP="00EC336C">
      <w:pPr>
        <w:spacing w:after="2" w:line="240" w:lineRule="auto"/>
        <w:ind w:left="10" w:right="561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33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Регионы России: Дальний Восток, Сибирь, Урал Север Европейской России, Центр Европейской России, Юг Европейской России, Природа, хозяйство, крупные города, исторические места, знаменитые люди, памятники культуры в регионах. </w:t>
      </w:r>
    </w:p>
    <w:p w:rsidR="001A1A5B" w:rsidRPr="00EC336C" w:rsidRDefault="001A1A5B" w:rsidP="00EC336C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A1A5B" w:rsidRDefault="001A1A5B" w:rsidP="00EC336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C336C" w:rsidRDefault="00EC336C" w:rsidP="00EC336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C336C" w:rsidRDefault="00EC336C" w:rsidP="00EC336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C336C" w:rsidRDefault="00EC336C" w:rsidP="00EC336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C336C" w:rsidRDefault="00EC336C" w:rsidP="00EC336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C336C" w:rsidRDefault="00EC336C" w:rsidP="00EC336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C336C" w:rsidRDefault="00EC336C" w:rsidP="00EC336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C336C" w:rsidRDefault="00EC336C" w:rsidP="00EC336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C336C" w:rsidRDefault="00EC336C" w:rsidP="00EC336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C336C" w:rsidRDefault="00EC336C" w:rsidP="00EC336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C336C" w:rsidRDefault="00EC336C" w:rsidP="00EC336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C336C" w:rsidRPr="00EC336C" w:rsidRDefault="00EC336C" w:rsidP="00EC336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B2C19" w:rsidRPr="00EC336C" w:rsidRDefault="002B2C19" w:rsidP="00EC336C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336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КАЛЕНДАРНО-ТЕМАТИЧЕСКОЕ ПЛАНИРОВАНИЕ ПО ОКРУЖАЮЩЕМУ МИРУ, 4 КЛАСС </w:t>
      </w:r>
    </w:p>
    <w:p w:rsidR="002B2C19" w:rsidRPr="00EC336C" w:rsidRDefault="002B2C19" w:rsidP="00EC336C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f3"/>
        <w:tblW w:w="0" w:type="auto"/>
        <w:tblLook w:val="04A0"/>
      </w:tblPr>
      <w:tblGrid>
        <w:gridCol w:w="1271"/>
        <w:gridCol w:w="1276"/>
        <w:gridCol w:w="1559"/>
        <w:gridCol w:w="8789"/>
        <w:gridCol w:w="1053"/>
      </w:tblGrid>
      <w:tr w:rsidR="002B2C19" w:rsidRPr="00EC336C" w:rsidTr="002B2C19">
        <w:tc>
          <w:tcPr>
            <w:tcW w:w="1271" w:type="dxa"/>
            <w:vMerge w:val="restart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№ урока п/п</w:t>
            </w:r>
          </w:p>
        </w:tc>
        <w:tc>
          <w:tcPr>
            <w:tcW w:w="2835" w:type="dxa"/>
            <w:gridSpan w:val="2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8789" w:type="dxa"/>
            <w:vMerge w:val="restart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разделов, тем</w:t>
            </w:r>
          </w:p>
        </w:tc>
        <w:tc>
          <w:tcPr>
            <w:tcW w:w="1053" w:type="dxa"/>
            <w:vMerge w:val="restart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</w:tr>
      <w:tr w:rsidR="002B2C19" w:rsidRPr="00EC336C" w:rsidTr="002B2C19">
        <w:tc>
          <w:tcPr>
            <w:tcW w:w="1271" w:type="dxa"/>
            <w:vMerge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1559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Фактически</w:t>
            </w:r>
          </w:p>
        </w:tc>
        <w:tc>
          <w:tcPr>
            <w:tcW w:w="8789" w:type="dxa"/>
            <w:vMerge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dxa"/>
            <w:vMerge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19" w:rsidRPr="00EC336C" w:rsidTr="00D371CC">
        <w:tc>
          <w:tcPr>
            <w:tcW w:w="12895" w:type="dxa"/>
            <w:gridSpan w:val="4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b/>
                <w:sz w:val="24"/>
                <w:szCs w:val="24"/>
              </w:rPr>
              <w:t>Земля и человечество</w:t>
            </w:r>
          </w:p>
        </w:tc>
        <w:tc>
          <w:tcPr>
            <w:tcW w:w="1053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2B2C19" w:rsidRPr="00EC336C" w:rsidTr="002B2C19">
        <w:tc>
          <w:tcPr>
            <w:tcW w:w="1271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2B2C19" w:rsidRPr="00EC336C" w:rsidRDefault="002B2C19" w:rsidP="00EC33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Мир глазами астронома</w:t>
            </w:r>
          </w:p>
        </w:tc>
        <w:tc>
          <w:tcPr>
            <w:tcW w:w="1053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2C19" w:rsidRPr="00EC336C" w:rsidTr="002B2C19">
        <w:tc>
          <w:tcPr>
            <w:tcW w:w="1271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2B2C19" w:rsidRPr="00EC336C" w:rsidRDefault="002B2C19" w:rsidP="00EC33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Планеты Солнечной системы</w:t>
            </w:r>
          </w:p>
        </w:tc>
        <w:tc>
          <w:tcPr>
            <w:tcW w:w="1053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2C19" w:rsidRPr="00EC336C" w:rsidTr="002B2C19">
        <w:tc>
          <w:tcPr>
            <w:tcW w:w="1271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2B2C19" w:rsidRPr="00EC336C" w:rsidRDefault="002B2C19" w:rsidP="00EC33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Звёздное небо – Великая книга природы</w:t>
            </w:r>
          </w:p>
        </w:tc>
        <w:tc>
          <w:tcPr>
            <w:tcW w:w="1053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2C19" w:rsidRPr="00EC336C" w:rsidTr="002B2C19">
        <w:tc>
          <w:tcPr>
            <w:tcW w:w="1271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2B2C19" w:rsidRPr="00EC336C" w:rsidRDefault="002B2C19" w:rsidP="00EC33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Мир глазами географа</w:t>
            </w:r>
          </w:p>
        </w:tc>
        <w:tc>
          <w:tcPr>
            <w:tcW w:w="1053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2C19" w:rsidRPr="00EC336C" w:rsidTr="002B2C19">
        <w:tc>
          <w:tcPr>
            <w:tcW w:w="1271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2B2C19" w:rsidRPr="00EC336C" w:rsidRDefault="002B2C19" w:rsidP="00EC33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Мир глазами историка</w:t>
            </w:r>
          </w:p>
        </w:tc>
        <w:tc>
          <w:tcPr>
            <w:tcW w:w="1053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2C19" w:rsidRPr="00EC336C" w:rsidTr="002B2C19">
        <w:tc>
          <w:tcPr>
            <w:tcW w:w="1271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2B2C19" w:rsidRPr="00EC336C" w:rsidRDefault="002B2C19" w:rsidP="00EC33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Когда и где?</w:t>
            </w:r>
          </w:p>
        </w:tc>
        <w:tc>
          <w:tcPr>
            <w:tcW w:w="1053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2C19" w:rsidRPr="00EC336C" w:rsidTr="002B2C19">
        <w:tc>
          <w:tcPr>
            <w:tcW w:w="1271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2B2C19" w:rsidRPr="00EC336C" w:rsidRDefault="002B2C19" w:rsidP="00EC33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Мир глазами эколога</w:t>
            </w:r>
          </w:p>
        </w:tc>
        <w:tc>
          <w:tcPr>
            <w:tcW w:w="1053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2C19" w:rsidRPr="00EC336C" w:rsidTr="002B2C19">
        <w:tc>
          <w:tcPr>
            <w:tcW w:w="1271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2B2C19" w:rsidRPr="00EC336C" w:rsidRDefault="002B2C19" w:rsidP="00EC33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Сокровища Земли под охраной человечества</w:t>
            </w:r>
          </w:p>
        </w:tc>
        <w:tc>
          <w:tcPr>
            <w:tcW w:w="1053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2C19" w:rsidRPr="00EC336C" w:rsidTr="002B2C19">
        <w:tc>
          <w:tcPr>
            <w:tcW w:w="1271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2B2C19" w:rsidRPr="00EC336C" w:rsidRDefault="002B2C19" w:rsidP="00EC33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Сокровища Земли под охраной человечества</w:t>
            </w:r>
          </w:p>
        </w:tc>
        <w:tc>
          <w:tcPr>
            <w:tcW w:w="1053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2C19" w:rsidRPr="00EC336C" w:rsidTr="00D371CC">
        <w:tc>
          <w:tcPr>
            <w:tcW w:w="12895" w:type="dxa"/>
            <w:gridSpan w:val="4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b/>
                <w:sz w:val="24"/>
                <w:szCs w:val="24"/>
              </w:rPr>
              <w:t>Природа России</w:t>
            </w:r>
          </w:p>
        </w:tc>
        <w:tc>
          <w:tcPr>
            <w:tcW w:w="1053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2B2C19" w:rsidRPr="00EC336C" w:rsidTr="002B2C19">
        <w:tc>
          <w:tcPr>
            <w:tcW w:w="1271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2B2C19" w:rsidRPr="00EC336C" w:rsidRDefault="002B2C19" w:rsidP="00EC33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Равнины и горы России</w:t>
            </w:r>
          </w:p>
        </w:tc>
        <w:tc>
          <w:tcPr>
            <w:tcW w:w="1053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2C19" w:rsidRPr="00EC336C" w:rsidTr="002B2C19">
        <w:tc>
          <w:tcPr>
            <w:tcW w:w="1271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76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2B2C19" w:rsidRPr="00EC336C" w:rsidRDefault="002B2C19" w:rsidP="00EC33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Моря, озёра и реки России</w:t>
            </w:r>
          </w:p>
        </w:tc>
        <w:tc>
          <w:tcPr>
            <w:tcW w:w="1053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2C19" w:rsidRPr="00EC336C" w:rsidTr="002B2C19">
        <w:tc>
          <w:tcPr>
            <w:tcW w:w="1271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2B2C19" w:rsidRPr="00EC336C" w:rsidRDefault="002B2C19" w:rsidP="00EC33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Природные зоны России</w:t>
            </w:r>
          </w:p>
        </w:tc>
        <w:tc>
          <w:tcPr>
            <w:tcW w:w="1053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2C19" w:rsidRPr="00EC336C" w:rsidTr="002B2C19">
        <w:tc>
          <w:tcPr>
            <w:tcW w:w="1271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76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2B2C19" w:rsidRPr="00EC336C" w:rsidRDefault="002B2C19" w:rsidP="00EC33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Зона арктических пустынь</w:t>
            </w:r>
          </w:p>
        </w:tc>
        <w:tc>
          <w:tcPr>
            <w:tcW w:w="1053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2C19" w:rsidRPr="00EC336C" w:rsidTr="002B2C19">
        <w:tc>
          <w:tcPr>
            <w:tcW w:w="1271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76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2B2C19" w:rsidRPr="00EC336C" w:rsidRDefault="002B2C19" w:rsidP="00EC33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 xml:space="preserve">Тундра </w:t>
            </w:r>
          </w:p>
        </w:tc>
        <w:tc>
          <w:tcPr>
            <w:tcW w:w="1053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2C19" w:rsidRPr="00EC336C" w:rsidTr="002B2C19">
        <w:tc>
          <w:tcPr>
            <w:tcW w:w="1271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76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2B2C19" w:rsidRPr="00EC336C" w:rsidRDefault="002B2C19" w:rsidP="00EC33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Леса России</w:t>
            </w:r>
          </w:p>
        </w:tc>
        <w:tc>
          <w:tcPr>
            <w:tcW w:w="1053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2C19" w:rsidRPr="00EC336C" w:rsidTr="002B2C19">
        <w:tc>
          <w:tcPr>
            <w:tcW w:w="1271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76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2B2C19" w:rsidRPr="00EC336C" w:rsidRDefault="002B2C19" w:rsidP="00EC33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Лес и человек</w:t>
            </w:r>
          </w:p>
        </w:tc>
        <w:tc>
          <w:tcPr>
            <w:tcW w:w="1053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2C19" w:rsidRPr="00EC336C" w:rsidTr="002B2C19">
        <w:tc>
          <w:tcPr>
            <w:tcW w:w="1271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76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2B2C19" w:rsidRPr="00EC336C" w:rsidRDefault="002B2C19" w:rsidP="00EC33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Зона степей</w:t>
            </w:r>
          </w:p>
        </w:tc>
        <w:tc>
          <w:tcPr>
            <w:tcW w:w="1053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2C19" w:rsidRPr="00EC336C" w:rsidTr="002B2C19">
        <w:tc>
          <w:tcPr>
            <w:tcW w:w="1271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76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2B2C19" w:rsidRPr="00EC336C" w:rsidRDefault="002B2C19" w:rsidP="00EC33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 xml:space="preserve">Пустыни </w:t>
            </w:r>
          </w:p>
        </w:tc>
        <w:tc>
          <w:tcPr>
            <w:tcW w:w="1053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2C19" w:rsidRPr="00EC336C" w:rsidTr="002B2C19">
        <w:tc>
          <w:tcPr>
            <w:tcW w:w="1271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76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2B2C19" w:rsidRPr="00EC336C" w:rsidRDefault="002B2C19" w:rsidP="00EC33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У Чёрного моря</w:t>
            </w:r>
          </w:p>
        </w:tc>
        <w:tc>
          <w:tcPr>
            <w:tcW w:w="1053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2C19" w:rsidRPr="00EC336C" w:rsidTr="00D371CC">
        <w:tc>
          <w:tcPr>
            <w:tcW w:w="12895" w:type="dxa"/>
            <w:gridSpan w:val="4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b/>
                <w:sz w:val="24"/>
                <w:szCs w:val="24"/>
              </w:rPr>
              <w:t>Родной край – часть большой страны</w:t>
            </w:r>
          </w:p>
        </w:tc>
        <w:tc>
          <w:tcPr>
            <w:tcW w:w="1053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2B2C19" w:rsidRPr="00EC336C" w:rsidTr="002B2C19">
        <w:tc>
          <w:tcPr>
            <w:tcW w:w="1271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2B2C19" w:rsidRPr="00EC336C" w:rsidRDefault="002B2C19" w:rsidP="00EC33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Наш край</w:t>
            </w:r>
          </w:p>
        </w:tc>
        <w:tc>
          <w:tcPr>
            <w:tcW w:w="1053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2C19" w:rsidRPr="00EC336C" w:rsidTr="002B2C19">
        <w:tc>
          <w:tcPr>
            <w:tcW w:w="1271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76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2B2C19" w:rsidRPr="00EC336C" w:rsidRDefault="002B2C19" w:rsidP="00EC33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Поверхность нашего края</w:t>
            </w:r>
          </w:p>
        </w:tc>
        <w:tc>
          <w:tcPr>
            <w:tcW w:w="1053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2C19" w:rsidRPr="00EC336C" w:rsidTr="002B2C19">
        <w:trPr>
          <w:trHeight w:val="378"/>
        </w:trPr>
        <w:tc>
          <w:tcPr>
            <w:tcW w:w="1271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76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2B2C19" w:rsidRPr="00EC336C" w:rsidRDefault="002B2C19" w:rsidP="00EC33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Водные богатства нашего края</w:t>
            </w:r>
          </w:p>
        </w:tc>
        <w:tc>
          <w:tcPr>
            <w:tcW w:w="1053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2C19" w:rsidRPr="00EC336C" w:rsidTr="002B2C19">
        <w:tc>
          <w:tcPr>
            <w:tcW w:w="1271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1276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2B2C19" w:rsidRPr="00EC336C" w:rsidRDefault="002B2C19" w:rsidP="00EC33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Наши подземные богатства</w:t>
            </w:r>
          </w:p>
        </w:tc>
        <w:tc>
          <w:tcPr>
            <w:tcW w:w="1053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2C19" w:rsidRPr="00EC336C" w:rsidTr="002B2C19">
        <w:tc>
          <w:tcPr>
            <w:tcW w:w="1271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76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2B2C19" w:rsidRPr="00EC336C" w:rsidRDefault="002B2C19" w:rsidP="00EC33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Земля – кормилица</w:t>
            </w:r>
          </w:p>
        </w:tc>
        <w:tc>
          <w:tcPr>
            <w:tcW w:w="1053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2C19" w:rsidRPr="00EC336C" w:rsidTr="002B2C19">
        <w:tc>
          <w:tcPr>
            <w:tcW w:w="1271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76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2B2C19" w:rsidRPr="00EC336C" w:rsidRDefault="002B2C19" w:rsidP="00EC33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Жизнь леса</w:t>
            </w:r>
          </w:p>
        </w:tc>
        <w:tc>
          <w:tcPr>
            <w:tcW w:w="1053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2C19" w:rsidRPr="00EC336C" w:rsidTr="002B2C19">
        <w:tc>
          <w:tcPr>
            <w:tcW w:w="1271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276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2B2C19" w:rsidRPr="00EC336C" w:rsidRDefault="002B2C19" w:rsidP="00EC33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Жизнь луга</w:t>
            </w:r>
          </w:p>
        </w:tc>
        <w:tc>
          <w:tcPr>
            <w:tcW w:w="1053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2C19" w:rsidRPr="00EC336C" w:rsidTr="002B2C19">
        <w:tc>
          <w:tcPr>
            <w:tcW w:w="1271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76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2B2C19" w:rsidRPr="00EC336C" w:rsidRDefault="002B2C19" w:rsidP="00EC33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Жизнь в пресных водах</w:t>
            </w:r>
          </w:p>
        </w:tc>
        <w:tc>
          <w:tcPr>
            <w:tcW w:w="1053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2C19" w:rsidRPr="00EC336C" w:rsidTr="002B2C19">
        <w:tc>
          <w:tcPr>
            <w:tcW w:w="1271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276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2B2C19" w:rsidRPr="00EC336C" w:rsidRDefault="002B2C19" w:rsidP="00EC33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Экскурсии в природные сообщества родного края</w:t>
            </w:r>
          </w:p>
        </w:tc>
        <w:tc>
          <w:tcPr>
            <w:tcW w:w="1053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2C19" w:rsidRPr="00EC336C" w:rsidTr="002B2C19">
        <w:tc>
          <w:tcPr>
            <w:tcW w:w="1271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276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2B2C19" w:rsidRPr="00EC336C" w:rsidRDefault="002B2C19" w:rsidP="00EC33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Экскурсии в природные сообщества родного края</w:t>
            </w:r>
          </w:p>
        </w:tc>
        <w:tc>
          <w:tcPr>
            <w:tcW w:w="1053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2C19" w:rsidRPr="00EC336C" w:rsidTr="002B2C19">
        <w:tc>
          <w:tcPr>
            <w:tcW w:w="1271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76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2B2C19" w:rsidRPr="00EC336C" w:rsidRDefault="002B2C19" w:rsidP="00EC33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Экскурсии в природные сообщества родного края</w:t>
            </w:r>
          </w:p>
        </w:tc>
        <w:tc>
          <w:tcPr>
            <w:tcW w:w="1053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2C19" w:rsidRPr="00EC336C" w:rsidTr="002B2C19">
        <w:tc>
          <w:tcPr>
            <w:tcW w:w="1271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276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2B2C19" w:rsidRPr="00EC336C" w:rsidRDefault="002B2C19" w:rsidP="00EC33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Растениеводство в нашем крае</w:t>
            </w:r>
          </w:p>
        </w:tc>
        <w:tc>
          <w:tcPr>
            <w:tcW w:w="1053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2C19" w:rsidRPr="00EC336C" w:rsidTr="002B2C19">
        <w:tc>
          <w:tcPr>
            <w:tcW w:w="1271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276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2B2C19" w:rsidRPr="00EC336C" w:rsidRDefault="002B2C19" w:rsidP="00EC33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Животноводство в нашем крае</w:t>
            </w:r>
          </w:p>
        </w:tc>
        <w:tc>
          <w:tcPr>
            <w:tcW w:w="1053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2C19" w:rsidRPr="00EC336C" w:rsidTr="002B2C19">
        <w:tc>
          <w:tcPr>
            <w:tcW w:w="1271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276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2B2C19" w:rsidRPr="00EC336C" w:rsidRDefault="002B2C19" w:rsidP="00EC33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Проверим себя и оценим свои достижения за первое полугодие</w:t>
            </w:r>
          </w:p>
        </w:tc>
        <w:tc>
          <w:tcPr>
            <w:tcW w:w="1053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2C19" w:rsidRPr="00EC336C" w:rsidTr="002B2C19">
        <w:tc>
          <w:tcPr>
            <w:tcW w:w="1271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276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2B2C19" w:rsidRPr="00EC336C" w:rsidRDefault="002B2C19" w:rsidP="00EC33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Презентация проектов (по выбору)</w:t>
            </w:r>
          </w:p>
        </w:tc>
        <w:tc>
          <w:tcPr>
            <w:tcW w:w="1053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64C68" w:rsidRPr="00EC336C" w:rsidTr="00D371CC">
        <w:tc>
          <w:tcPr>
            <w:tcW w:w="12895" w:type="dxa"/>
            <w:gridSpan w:val="4"/>
          </w:tcPr>
          <w:p w:rsidR="00664C68" w:rsidRPr="00EC336C" w:rsidRDefault="00664C68" w:rsidP="00EC33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b/>
                <w:sz w:val="24"/>
                <w:szCs w:val="24"/>
              </w:rPr>
              <w:t>Страницы Всемирной истории</w:t>
            </w:r>
          </w:p>
        </w:tc>
        <w:tc>
          <w:tcPr>
            <w:tcW w:w="1053" w:type="dxa"/>
          </w:tcPr>
          <w:p w:rsidR="00664C68" w:rsidRPr="00EC336C" w:rsidRDefault="00664C68" w:rsidP="00EC33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2B2C19" w:rsidRPr="00EC336C" w:rsidTr="002B2C19">
        <w:tc>
          <w:tcPr>
            <w:tcW w:w="1271" w:type="dxa"/>
          </w:tcPr>
          <w:p w:rsidR="002B2C19" w:rsidRPr="00EC336C" w:rsidRDefault="00664C68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276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2B2C19" w:rsidRPr="00EC336C" w:rsidRDefault="00664C68" w:rsidP="00EC33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Начало истории человечества</w:t>
            </w:r>
          </w:p>
        </w:tc>
        <w:tc>
          <w:tcPr>
            <w:tcW w:w="1053" w:type="dxa"/>
          </w:tcPr>
          <w:p w:rsidR="002B2C19" w:rsidRPr="00EC336C" w:rsidRDefault="00664C68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2C19" w:rsidRPr="00EC336C" w:rsidTr="002B2C19">
        <w:tc>
          <w:tcPr>
            <w:tcW w:w="1271" w:type="dxa"/>
          </w:tcPr>
          <w:p w:rsidR="002B2C19" w:rsidRPr="00EC336C" w:rsidRDefault="00664C68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276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2B2C19" w:rsidRPr="00EC336C" w:rsidRDefault="00664C68" w:rsidP="00EC33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Мир древности: далёкий и близкий</w:t>
            </w:r>
          </w:p>
        </w:tc>
        <w:tc>
          <w:tcPr>
            <w:tcW w:w="1053" w:type="dxa"/>
          </w:tcPr>
          <w:p w:rsidR="002B2C19" w:rsidRPr="00EC336C" w:rsidRDefault="00664C68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2C19" w:rsidRPr="00EC336C" w:rsidTr="002B2C19">
        <w:tc>
          <w:tcPr>
            <w:tcW w:w="1271" w:type="dxa"/>
          </w:tcPr>
          <w:p w:rsidR="002B2C19" w:rsidRPr="00EC336C" w:rsidRDefault="00664C68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276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2B2C19" w:rsidRPr="00EC336C" w:rsidRDefault="00664C68" w:rsidP="00EC33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Средние века: время рыцарей и замков</w:t>
            </w:r>
          </w:p>
        </w:tc>
        <w:tc>
          <w:tcPr>
            <w:tcW w:w="1053" w:type="dxa"/>
          </w:tcPr>
          <w:p w:rsidR="002B2C19" w:rsidRPr="00EC336C" w:rsidRDefault="00664C68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2C19" w:rsidRPr="00EC336C" w:rsidTr="002B2C19">
        <w:tc>
          <w:tcPr>
            <w:tcW w:w="1271" w:type="dxa"/>
          </w:tcPr>
          <w:p w:rsidR="002B2C19" w:rsidRPr="00EC336C" w:rsidRDefault="00664C68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276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2B2C19" w:rsidRPr="00EC336C" w:rsidRDefault="00664C68" w:rsidP="00EC33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Новое время: встреча Европы и Америки</w:t>
            </w:r>
          </w:p>
        </w:tc>
        <w:tc>
          <w:tcPr>
            <w:tcW w:w="1053" w:type="dxa"/>
          </w:tcPr>
          <w:p w:rsidR="002B2C19" w:rsidRPr="00EC336C" w:rsidRDefault="00664C68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2C19" w:rsidRPr="00EC336C" w:rsidTr="002B2C19">
        <w:tc>
          <w:tcPr>
            <w:tcW w:w="1271" w:type="dxa"/>
          </w:tcPr>
          <w:p w:rsidR="002B2C19" w:rsidRPr="00EC336C" w:rsidRDefault="00664C68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276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2B2C19" w:rsidRPr="00EC336C" w:rsidRDefault="00664C68" w:rsidP="00EC33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Новейшее время: история продолжается сегодня</w:t>
            </w:r>
          </w:p>
        </w:tc>
        <w:tc>
          <w:tcPr>
            <w:tcW w:w="1053" w:type="dxa"/>
          </w:tcPr>
          <w:p w:rsidR="002B2C19" w:rsidRPr="00EC336C" w:rsidRDefault="00664C68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64C68" w:rsidRPr="00EC336C" w:rsidTr="00D371CC">
        <w:tc>
          <w:tcPr>
            <w:tcW w:w="12895" w:type="dxa"/>
            <w:gridSpan w:val="4"/>
          </w:tcPr>
          <w:p w:rsidR="00664C68" w:rsidRPr="00EC336C" w:rsidRDefault="00664C68" w:rsidP="00EC33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b/>
                <w:sz w:val="24"/>
                <w:szCs w:val="24"/>
              </w:rPr>
              <w:t>Страницы истории России</w:t>
            </w:r>
          </w:p>
        </w:tc>
        <w:tc>
          <w:tcPr>
            <w:tcW w:w="1053" w:type="dxa"/>
          </w:tcPr>
          <w:p w:rsidR="00664C68" w:rsidRPr="00EC336C" w:rsidRDefault="00664C68" w:rsidP="00EC33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  <w:tr w:rsidR="002B2C19" w:rsidRPr="00EC336C" w:rsidTr="002B2C19">
        <w:tc>
          <w:tcPr>
            <w:tcW w:w="1271" w:type="dxa"/>
          </w:tcPr>
          <w:p w:rsidR="002B2C19" w:rsidRPr="00EC336C" w:rsidRDefault="00664C68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276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2B2C19" w:rsidRPr="00EC336C" w:rsidRDefault="00664C68" w:rsidP="00EC33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Жизнь древних славян</w:t>
            </w:r>
          </w:p>
        </w:tc>
        <w:tc>
          <w:tcPr>
            <w:tcW w:w="1053" w:type="dxa"/>
          </w:tcPr>
          <w:p w:rsidR="002B2C19" w:rsidRPr="00EC336C" w:rsidRDefault="00664C68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2C19" w:rsidRPr="00EC336C" w:rsidTr="002B2C19">
        <w:tc>
          <w:tcPr>
            <w:tcW w:w="1271" w:type="dxa"/>
          </w:tcPr>
          <w:p w:rsidR="002B2C19" w:rsidRPr="00EC336C" w:rsidRDefault="00664C68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276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2B2C19" w:rsidRPr="00EC336C" w:rsidRDefault="00664C68" w:rsidP="00EC33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Во времена Древней Руси</w:t>
            </w:r>
          </w:p>
        </w:tc>
        <w:tc>
          <w:tcPr>
            <w:tcW w:w="1053" w:type="dxa"/>
          </w:tcPr>
          <w:p w:rsidR="002B2C19" w:rsidRPr="00EC336C" w:rsidRDefault="00664C68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2C19" w:rsidRPr="00EC336C" w:rsidTr="002B2C19">
        <w:tc>
          <w:tcPr>
            <w:tcW w:w="1271" w:type="dxa"/>
          </w:tcPr>
          <w:p w:rsidR="002B2C19" w:rsidRPr="00EC336C" w:rsidRDefault="00664C68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276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2B2C19" w:rsidRPr="00EC336C" w:rsidRDefault="00664C68" w:rsidP="00EC33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Страна городов</w:t>
            </w:r>
          </w:p>
        </w:tc>
        <w:tc>
          <w:tcPr>
            <w:tcW w:w="1053" w:type="dxa"/>
          </w:tcPr>
          <w:p w:rsidR="002B2C19" w:rsidRPr="00EC336C" w:rsidRDefault="00664C68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2C19" w:rsidRPr="00EC336C" w:rsidTr="002B2C19">
        <w:tc>
          <w:tcPr>
            <w:tcW w:w="1271" w:type="dxa"/>
          </w:tcPr>
          <w:p w:rsidR="002B2C19" w:rsidRPr="00EC336C" w:rsidRDefault="00664C68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276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2B2C19" w:rsidRPr="00EC336C" w:rsidRDefault="00664C68" w:rsidP="00EC33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Из книжной сокровищницы Древней Руси</w:t>
            </w:r>
          </w:p>
        </w:tc>
        <w:tc>
          <w:tcPr>
            <w:tcW w:w="1053" w:type="dxa"/>
          </w:tcPr>
          <w:p w:rsidR="002B2C19" w:rsidRPr="00EC336C" w:rsidRDefault="00664C68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2C19" w:rsidRPr="00EC336C" w:rsidTr="002B2C19">
        <w:tc>
          <w:tcPr>
            <w:tcW w:w="1271" w:type="dxa"/>
          </w:tcPr>
          <w:p w:rsidR="002B2C19" w:rsidRPr="00EC336C" w:rsidRDefault="00664C68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276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2B2C19" w:rsidRPr="00EC336C" w:rsidRDefault="00664C68" w:rsidP="00EC33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Трудные времена на Русской земле</w:t>
            </w:r>
          </w:p>
        </w:tc>
        <w:tc>
          <w:tcPr>
            <w:tcW w:w="1053" w:type="dxa"/>
          </w:tcPr>
          <w:p w:rsidR="002B2C19" w:rsidRPr="00EC336C" w:rsidRDefault="00664C68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2C19" w:rsidRPr="00EC336C" w:rsidTr="002B2C19">
        <w:tc>
          <w:tcPr>
            <w:tcW w:w="1271" w:type="dxa"/>
          </w:tcPr>
          <w:p w:rsidR="002B2C19" w:rsidRPr="00EC336C" w:rsidRDefault="00664C68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276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2B2C19" w:rsidRPr="00EC336C" w:rsidRDefault="00664C68" w:rsidP="00EC33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Русь расправляет крылья</w:t>
            </w:r>
          </w:p>
        </w:tc>
        <w:tc>
          <w:tcPr>
            <w:tcW w:w="1053" w:type="dxa"/>
          </w:tcPr>
          <w:p w:rsidR="002B2C19" w:rsidRPr="00EC336C" w:rsidRDefault="00664C68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2C19" w:rsidRPr="00EC336C" w:rsidTr="002B2C19">
        <w:tc>
          <w:tcPr>
            <w:tcW w:w="1271" w:type="dxa"/>
          </w:tcPr>
          <w:p w:rsidR="002B2C19" w:rsidRPr="00EC336C" w:rsidRDefault="00664C68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276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2B2C19" w:rsidRPr="00EC336C" w:rsidRDefault="00664C68" w:rsidP="00EC33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Куликовская битва</w:t>
            </w:r>
          </w:p>
        </w:tc>
        <w:tc>
          <w:tcPr>
            <w:tcW w:w="1053" w:type="dxa"/>
          </w:tcPr>
          <w:p w:rsidR="002B2C19" w:rsidRPr="00EC336C" w:rsidRDefault="00664C68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2C19" w:rsidRPr="00EC336C" w:rsidTr="002B2C19">
        <w:tc>
          <w:tcPr>
            <w:tcW w:w="1271" w:type="dxa"/>
          </w:tcPr>
          <w:p w:rsidR="002B2C19" w:rsidRPr="00EC336C" w:rsidRDefault="00664C68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276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2B2C19" w:rsidRPr="00EC336C" w:rsidRDefault="00664C68" w:rsidP="00EC33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Иван Третий</w:t>
            </w:r>
          </w:p>
        </w:tc>
        <w:tc>
          <w:tcPr>
            <w:tcW w:w="1053" w:type="dxa"/>
          </w:tcPr>
          <w:p w:rsidR="002B2C19" w:rsidRPr="00EC336C" w:rsidRDefault="00664C68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2C19" w:rsidRPr="00EC336C" w:rsidTr="002B2C19">
        <w:tc>
          <w:tcPr>
            <w:tcW w:w="1271" w:type="dxa"/>
          </w:tcPr>
          <w:p w:rsidR="002B2C19" w:rsidRPr="00EC336C" w:rsidRDefault="00664C68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276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2B2C19" w:rsidRPr="00EC336C" w:rsidRDefault="00664C68" w:rsidP="00EC33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Мастера печатных дел</w:t>
            </w:r>
          </w:p>
        </w:tc>
        <w:tc>
          <w:tcPr>
            <w:tcW w:w="1053" w:type="dxa"/>
          </w:tcPr>
          <w:p w:rsidR="002B2C19" w:rsidRPr="00EC336C" w:rsidRDefault="00664C68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2C19" w:rsidRPr="00EC336C" w:rsidTr="002B2C19">
        <w:tc>
          <w:tcPr>
            <w:tcW w:w="1271" w:type="dxa"/>
          </w:tcPr>
          <w:p w:rsidR="002B2C19" w:rsidRPr="00EC336C" w:rsidRDefault="00664C68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276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2B2C19" w:rsidRPr="00EC336C" w:rsidRDefault="00664C68" w:rsidP="00EC33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Патриоты России</w:t>
            </w:r>
          </w:p>
        </w:tc>
        <w:tc>
          <w:tcPr>
            <w:tcW w:w="1053" w:type="dxa"/>
          </w:tcPr>
          <w:p w:rsidR="002B2C19" w:rsidRPr="00EC336C" w:rsidRDefault="00664C68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2C19" w:rsidRPr="00EC336C" w:rsidTr="002B2C19">
        <w:tc>
          <w:tcPr>
            <w:tcW w:w="1271" w:type="dxa"/>
          </w:tcPr>
          <w:p w:rsidR="002B2C19" w:rsidRPr="00EC336C" w:rsidRDefault="00664C68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76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2B2C19" w:rsidRPr="00EC336C" w:rsidRDefault="00664C68" w:rsidP="00EC33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Пётр Великий</w:t>
            </w:r>
          </w:p>
        </w:tc>
        <w:tc>
          <w:tcPr>
            <w:tcW w:w="1053" w:type="dxa"/>
          </w:tcPr>
          <w:p w:rsidR="002B2C19" w:rsidRPr="00EC336C" w:rsidRDefault="00664C68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2C19" w:rsidRPr="00EC336C" w:rsidTr="002B2C19">
        <w:tc>
          <w:tcPr>
            <w:tcW w:w="1271" w:type="dxa"/>
          </w:tcPr>
          <w:p w:rsidR="002B2C19" w:rsidRPr="00EC336C" w:rsidRDefault="00664C68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276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2B2C19" w:rsidRPr="00EC336C" w:rsidRDefault="00664C68" w:rsidP="00EC33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Михаил Васильевич Ломоносов</w:t>
            </w:r>
          </w:p>
        </w:tc>
        <w:tc>
          <w:tcPr>
            <w:tcW w:w="1053" w:type="dxa"/>
          </w:tcPr>
          <w:p w:rsidR="002B2C19" w:rsidRPr="00EC336C" w:rsidRDefault="00664C68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2C19" w:rsidRPr="00EC336C" w:rsidTr="002B2C19">
        <w:tc>
          <w:tcPr>
            <w:tcW w:w="1271" w:type="dxa"/>
          </w:tcPr>
          <w:p w:rsidR="002B2C19" w:rsidRPr="00EC336C" w:rsidRDefault="00664C68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1276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2B2C19" w:rsidRPr="00EC336C" w:rsidRDefault="00664C68" w:rsidP="00EC33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Екатерина Великая</w:t>
            </w:r>
          </w:p>
        </w:tc>
        <w:tc>
          <w:tcPr>
            <w:tcW w:w="1053" w:type="dxa"/>
          </w:tcPr>
          <w:p w:rsidR="002B2C19" w:rsidRPr="00EC336C" w:rsidRDefault="00664C68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2C19" w:rsidRPr="00EC336C" w:rsidTr="002B2C19">
        <w:tc>
          <w:tcPr>
            <w:tcW w:w="1271" w:type="dxa"/>
          </w:tcPr>
          <w:p w:rsidR="002B2C19" w:rsidRPr="00EC336C" w:rsidRDefault="00664C68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276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2B2C19" w:rsidRPr="00EC336C" w:rsidRDefault="00664C68" w:rsidP="00EC33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Отечественная война 1812 года</w:t>
            </w:r>
          </w:p>
        </w:tc>
        <w:tc>
          <w:tcPr>
            <w:tcW w:w="1053" w:type="dxa"/>
          </w:tcPr>
          <w:p w:rsidR="002B2C19" w:rsidRPr="00EC336C" w:rsidRDefault="00664C68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2C19" w:rsidRPr="00EC336C" w:rsidTr="002B2C19">
        <w:tc>
          <w:tcPr>
            <w:tcW w:w="1271" w:type="dxa"/>
          </w:tcPr>
          <w:p w:rsidR="002B2C19" w:rsidRPr="00EC336C" w:rsidRDefault="00664C68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276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2B2C19" w:rsidRPr="00EC336C" w:rsidRDefault="00664C68" w:rsidP="00EC33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Страницы истории Х</w:t>
            </w:r>
            <w:r w:rsidRPr="00EC33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Х века</w:t>
            </w:r>
          </w:p>
        </w:tc>
        <w:tc>
          <w:tcPr>
            <w:tcW w:w="1053" w:type="dxa"/>
          </w:tcPr>
          <w:p w:rsidR="002B2C19" w:rsidRPr="00EC336C" w:rsidRDefault="00664C68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2C19" w:rsidRPr="00EC336C" w:rsidTr="002B2C19">
        <w:tc>
          <w:tcPr>
            <w:tcW w:w="1271" w:type="dxa"/>
          </w:tcPr>
          <w:p w:rsidR="002B2C19" w:rsidRPr="00EC336C" w:rsidRDefault="00664C68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276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2B2C19" w:rsidRPr="00EC336C" w:rsidRDefault="00664C68" w:rsidP="00EC33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Россия вступает в ХХ век</w:t>
            </w:r>
          </w:p>
        </w:tc>
        <w:tc>
          <w:tcPr>
            <w:tcW w:w="1053" w:type="dxa"/>
          </w:tcPr>
          <w:p w:rsidR="002B2C19" w:rsidRPr="00EC336C" w:rsidRDefault="00664C68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2C19" w:rsidRPr="00EC336C" w:rsidTr="002B2C19">
        <w:tc>
          <w:tcPr>
            <w:tcW w:w="1271" w:type="dxa"/>
          </w:tcPr>
          <w:p w:rsidR="002B2C19" w:rsidRPr="00EC336C" w:rsidRDefault="00664C68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276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2B2C19" w:rsidRPr="00EC336C" w:rsidRDefault="00664C68" w:rsidP="00EC33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Страницы истории 1920-1930-х годов</w:t>
            </w:r>
          </w:p>
        </w:tc>
        <w:tc>
          <w:tcPr>
            <w:tcW w:w="1053" w:type="dxa"/>
          </w:tcPr>
          <w:p w:rsidR="002B2C19" w:rsidRPr="00EC336C" w:rsidRDefault="00664C68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2C19" w:rsidRPr="00EC336C" w:rsidTr="002B2C19">
        <w:tc>
          <w:tcPr>
            <w:tcW w:w="1271" w:type="dxa"/>
          </w:tcPr>
          <w:p w:rsidR="002B2C19" w:rsidRPr="00EC336C" w:rsidRDefault="00664C68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276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2B2C19" w:rsidRPr="00EC336C" w:rsidRDefault="00664C68" w:rsidP="00EC33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Великая война и великая Победа</w:t>
            </w:r>
          </w:p>
        </w:tc>
        <w:tc>
          <w:tcPr>
            <w:tcW w:w="1053" w:type="dxa"/>
          </w:tcPr>
          <w:p w:rsidR="002B2C19" w:rsidRPr="00EC336C" w:rsidRDefault="00664C68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2C19" w:rsidRPr="00EC336C" w:rsidTr="002B2C19">
        <w:tc>
          <w:tcPr>
            <w:tcW w:w="1271" w:type="dxa"/>
          </w:tcPr>
          <w:p w:rsidR="002B2C19" w:rsidRPr="00EC336C" w:rsidRDefault="00664C68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276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2B2C19" w:rsidRPr="00EC336C" w:rsidRDefault="00664C68" w:rsidP="00EC33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Великая война и великая Победа</w:t>
            </w:r>
          </w:p>
        </w:tc>
        <w:tc>
          <w:tcPr>
            <w:tcW w:w="1053" w:type="dxa"/>
          </w:tcPr>
          <w:p w:rsidR="002B2C19" w:rsidRPr="00EC336C" w:rsidRDefault="00664C68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2C19" w:rsidRPr="00EC336C" w:rsidTr="002B2C19">
        <w:tc>
          <w:tcPr>
            <w:tcW w:w="1271" w:type="dxa"/>
          </w:tcPr>
          <w:p w:rsidR="002B2C19" w:rsidRPr="00EC336C" w:rsidRDefault="00664C68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276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2B2C19" w:rsidRPr="00EC336C" w:rsidRDefault="00664C68" w:rsidP="00EC33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Страна, открывшая путь в космос</w:t>
            </w:r>
          </w:p>
        </w:tc>
        <w:tc>
          <w:tcPr>
            <w:tcW w:w="1053" w:type="dxa"/>
          </w:tcPr>
          <w:p w:rsidR="002B2C19" w:rsidRPr="00EC336C" w:rsidRDefault="00664C68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64C68" w:rsidRPr="00EC336C" w:rsidTr="00D371CC">
        <w:tc>
          <w:tcPr>
            <w:tcW w:w="12895" w:type="dxa"/>
            <w:gridSpan w:val="4"/>
          </w:tcPr>
          <w:p w:rsidR="00664C68" w:rsidRPr="00EC336C" w:rsidRDefault="00664C68" w:rsidP="00EC33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b/>
                <w:sz w:val="24"/>
                <w:szCs w:val="24"/>
              </w:rPr>
              <w:t>Современная Россия</w:t>
            </w:r>
          </w:p>
        </w:tc>
        <w:tc>
          <w:tcPr>
            <w:tcW w:w="1053" w:type="dxa"/>
          </w:tcPr>
          <w:p w:rsidR="00664C68" w:rsidRPr="00EC336C" w:rsidRDefault="00664C68" w:rsidP="00EC33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2B2C19" w:rsidRPr="00EC336C" w:rsidTr="002B2C19">
        <w:tc>
          <w:tcPr>
            <w:tcW w:w="1271" w:type="dxa"/>
          </w:tcPr>
          <w:p w:rsidR="002B2C19" w:rsidRPr="00EC336C" w:rsidRDefault="00664C68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276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2B2C19" w:rsidRPr="00EC336C" w:rsidRDefault="003122CC" w:rsidP="00EC33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Основной закон России и права человека</w:t>
            </w:r>
          </w:p>
        </w:tc>
        <w:tc>
          <w:tcPr>
            <w:tcW w:w="1053" w:type="dxa"/>
          </w:tcPr>
          <w:p w:rsidR="002B2C19" w:rsidRPr="00EC336C" w:rsidRDefault="00664C68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2C19" w:rsidRPr="00EC336C" w:rsidTr="002B2C19">
        <w:tc>
          <w:tcPr>
            <w:tcW w:w="1271" w:type="dxa"/>
          </w:tcPr>
          <w:p w:rsidR="002B2C19" w:rsidRPr="00EC336C" w:rsidRDefault="00664C68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276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2B2C19" w:rsidRPr="00EC336C" w:rsidRDefault="003122CC" w:rsidP="00EC33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Мы – граждане России</w:t>
            </w:r>
          </w:p>
        </w:tc>
        <w:tc>
          <w:tcPr>
            <w:tcW w:w="1053" w:type="dxa"/>
          </w:tcPr>
          <w:p w:rsidR="002B2C19" w:rsidRPr="00EC336C" w:rsidRDefault="00664C68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2C19" w:rsidRPr="00EC336C" w:rsidTr="002B2C19">
        <w:tc>
          <w:tcPr>
            <w:tcW w:w="1271" w:type="dxa"/>
          </w:tcPr>
          <w:p w:rsidR="002B2C19" w:rsidRPr="00EC336C" w:rsidRDefault="00664C68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276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2B2C19" w:rsidRPr="00EC336C" w:rsidRDefault="003122CC" w:rsidP="00EC33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Славные символы России</w:t>
            </w:r>
          </w:p>
        </w:tc>
        <w:tc>
          <w:tcPr>
            <w:tcW w:w="1053" w:type="dxa"/>
          </w:tcPr>
          <w:p w:rsidR="002B2C19" w:rsidRPr="00EC336C" w:rsidRDefault="00664C68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2C19" w:rsidRPr="00EC336C" w:rsidTr="002B2C19">
        <w:tc>
          <w:tcPr>
            <w:tcW w:w="1271" w:type="dxa"/>
          </w:tcPr>
          <w:p w:rsidR="002B2C19" w:rsidRPr="00EC336C" w:rsidRDefault="00664C68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276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2B2C19" w:rsidRPr="00EC336C" w:rsidRDefault="003122CC" w:rsidP="00EC33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Такие разные праздники</w:t>
            </w:r>
          </w:p>
        </w:tc>
        <w:tc>
          <w:tcPr>
            <w:tcW w:w="1053" w:type="dxa"/>
          </w:tcPr>
          <w:p w:rsidR="002B2C19" w:rsidRPr="00EC336C" w:rsidRDefault="00664C68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2C19" w:rsidRPr="00EC336C" w:rsidTr="002B2C19">
        <w:tc>
          <w:tcPr>
            <w:tcW w:w="1271" w:type="dxa"/>
          </w:tcPr>
          <w:p w:rsidR="002B2C19" w:rsidRPr="00EC336C" w:rsidRDefault="00664C68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276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2B2C19" w:rsidRPr="00EC336C" w:rsidRDefault="003122CC" w:rsidP="00EC33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Путешествие по России</w:t>
            </w:r>
          </w:p>
        </w:tc>
        <w:tc>
          <w:tcPr>
            <w:tcW w:w="1053" w:type="dxa"/>
          </w:tcPr>
          <w:p w:rsidR="002B2C19" w:rsidRPr="00EC336C" w:rsidRDefault="00664C68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2C19" w:rsidRPr="00EC336C" w:rsidTr="002B2C19">
        <w:tc>
          <w:tcPr>
            <w:tcW w:w="1271" w:type="dxa"/>
          </w:tcPr>
          <w:p w:rsidR="002B2C19" w:rsidRPr="00EC336C" w:rsidRDefault="00664C68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276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2B2C19" w:rsidRPr="00EC336C" w:rsidRDefault="003122CC" w:rsidP="00EC33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Путешествие по России</w:t>
            </w:r>
          </w:p>
        </w:tc>
        <w:tc>
          <w:tcPr>
            <w:tcW w:w="1053" w:type="dxa"/>
          </w:tcPr>
          <w:p w:rsidR="002B2C19" w:rsidRPr="00EC336C" w:rsidRDefault="00664C68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2C19" w:rsidRPr="00EC336C" w:rsidTr="002B2C19">
        <w:tc>
          <w:tcPr>
            <w:tcW w:w="1271" w:type="dxa"/>
          </w:tcPr>
          <w:p w:rsidR="002B2C19" w:rsidRPr="00EC336C" w:rsidRDefault="00664C68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276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2B2C19" w:rsidRPr="00EC336C" w:rsidRDefault="003122CC" w:rsidP="00EC33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Путешествие по России</w:t>
            </w:r>
          </w:p>
        </w:tc>
        <w:tc>
          <w:tcPr>
            <w:tcW w:w="1053" w:type="dxa"/>
          </w:tcPr>
          <w:p w:rsidR="002B2C19" w:rsidRPr="00EC336C" w:rsidRDefault="00664C68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2C19" w:rsidRPr="00EC336C" w:rsidTr="002B2C19">
        <w:tc>
          <w:tcPr>
            <w:tcW w:w="1271" w:type="dxa"/>
          </w:tcPr>
          <w:p w:rsidR="002B2C19" w:rsidRPr="00EC336C" w:rsidRDefault="00664C68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276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2B2C19" w:rsidRPr="00EC336C" w:rsidRDefault="003122CC" w:rsidP="00EC33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Проверим себя и оценим свои достижения за второе полугодие</w:t>
            </w:r>
          </w:p>
        </w:tc>
        <w:tc>
          <w:tcPr>
            <w:tcW w:w="1053" w:type="dxa"/>
          </w:tcPr>
          <w:p w:rsidR="002B2C19" w:rsidRPr="00EC336C" w:rsidRDefault="00664C68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2C19" w:rsidRPr="00EC336C" w:rsidTr="002B2C19">
        <w:tc>
          <w:tcPr>
            <w:tcW w:w="1271" w:type="dxa"/>
          </w:tcPr>
          <w:p w:rsidR="002B2C19" w:rsidRPr="00EC336C" w:rsidRDefault="00664C68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276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B2C19" w:rsidRPr="00EC336C" w:rsidRDefault="002B2C19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2B2C19" w:rsidRPr="00EC336C" w:rsidRDefault="003122CC" w:rsidP="00EC33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Презентация проектов (по выбору)</w:t>
            </w:r>
          </w:p>
        </w:tc>
        <w:tc>
          <w:tcPr>
            <w:tcW w:w="1053" w:type="dxa"/>
          </w:tcPr>
          <w:p w:rsidR="002B2C19" w:rsidRPr="00EC336C" w:rsidRDefault="00664C68" w:rsidP="00EC3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1A1A5B" w:rsidRDefault="001A1A5B" w:rsidP="00EC33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C336C" w:rsidRDefault="00EC336C" w:rsidP="00EC33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C336C" w:rsidRDefault="00EC336C" w:rsidP="00EC33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C336C" w:rsidRDefault="00EC336C" w:rsidP="00EC33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C336C" w:rsidRDefault="00EC336C" w:rsidP="00EC33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C336C" w:rsidRDefault="00EC336C" w:rsidP="00EC33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C336C" w:rsidRDefault="00EC336C" w:rsidP="00EC33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C336C" w:rsidRPr="00EC336C" w:rsidRDefault="00EC336C" w:rsidP="00EC33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A1A5B" w:rsidRPr="00EC336C" w:rsidRDefault="001A1A5B" w:rsidP="00EC336C">
      <w:pPr>
        <w:spacing w:after="0" w:line="240" w:lineRule="auto"/>
        <w:ind w:left="10" w:hanging="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bookmarkStart w:id="0" w:name="_GoBack"/>
      <w:r w:rsidRPr="00EC336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Лист корректировки Рабочей программы</w:t>
      </w:r>
    </w:p>
    <w:p w:rsidR="001A1A5B" w:rsidRPr="00EC336C" w:rsidRDefault="001A1A5B" w:rsidP="00EC336C">
      <w:pPr>
        <w:spacing w:after="0" w:line="240" w:lineRule="auto"/>
        <w:ind w:left="10" w:hanging="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Style w:val="11"/>
        <w:tblW w:w="14034" w:type="dxa"/>
        <w:tblInd w:w="-34" w:type="dxa"/>
        <w:tblLayout w:type="fixed"/>
        <w:tblLook w:val="04A0"/>
      </w:tblPr>
      <w:tblGrid>
        <w:gridCol w:w="1135"/>
        <w:gridCol w:w="1417"/>
        <w:gridCol w:w="1843"/>
        <w:gridCol w:w="2693"/>
        <w:gridCol w:w="3260"/>
        <w:gridCol w:w="1985"/>
        <w:gridCol w:w="1701"/>
      </w:tblGrid>
      <w:tr w:rsidR="001A1A5B" w:rsidRPr="00EC336C" w:rsidTr="00D371CC">
        <w:tc>
          <w:tcPr>
            <w:tcW w:w="1135" w:type="dxa"/>
          </w:tcPr>
          <w:p w:rsidR="001A1A5B" w:rsidRPr="00EC336C" w:rsidRDefault="001A1A5B" w:rsidP="00EC336C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урока </w:t>
            </w:r>
          </w:p>
        </w:tc>
        <w:tc>
          <w:tcPr>
            <w:tcW w:w="1417" w:type="dxa"/>
          </w:tcPr>
          <w:p w:rsidR="001A1A5B" w:rsidRPr="00EC336C" w:rsidRDefault="001A1A5B" w:rsidP="00EC336C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 проведения по плану</w:t>
            </w:r>
          </w:p>
        </w:tc>
        <w:tc>
          <w:tcPr>
            <w:tcW w:w="1843" w:type="dxa"/>
          </w:tcPr>
          <w:p w:rsidR="001A1A5B" w:rsidRPr="00EC336C" w:rsidRDefault="001A1A5B" w:rsidP="00EC336C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 проведения</w:t>
            </w:r>
          </w:p>
          <w:p w:rsidR="001A1A5B" w:rsidRPr="00EC336C" w:rsidRDefault="001A1A5B" w:rsidP="00EC336C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C33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фактич</w:t>
            </w:r>
            <w:proofErr w:type="spellEnd"/>
            <w:r w:rsidRPr="00EC33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:rsidR="001A1A5B" w:rsidRPr="00EC336C" w:rsidRDefault="001A1A5B" w:rsidP="00EC336C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Причина внесения изменений</w:t>
            </w:r>
          </w:p>
        </w:tc>
        <w:tc>
          <w:tcPr>
            <w:tcW w:w="3260" w:type="dxa"/>
          </w:tcPr>
          <w:p w:rsidR="001A1A5B" w:rsidRPr="00EC336C" w:rsidRDefault="001A1A5B" w:rsidP="00EC336C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Корректирующие мероприятия</w:t>
            </w:r>
          </w:p>
        </w:tc>
        <w:tc>
          <w:tcPr>
            <w:tcW w:w="1985" w:type="dxa"/>
          </w:tcPr>
          <w:p w:rsidR="001A1A5B" w:rsidRPr="00EC336C" w:rsidRDefault="001A1A5B" w:rsidP="00EC336C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Подпись внёсшего изменения</w:t>
            </w:r>
          </w:p>
        </w:tc>
        <w:tc>
          <w:tcPr>
            <w:tcW w:w="1701" w:type="dxa"/>
          </w:tcPr>
          <w:p w:rsidR="001A1A5B" w:rsidRPr="00EC336C" w:rsidRDefault="001A1A5B" w:rsidP="00EC336C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33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Подпись зам. директора по УВР</w:t>
            </w:r>
          </w:p>
        </w:tc>
      </w:tr>
      <w:tr w:rsidR="001A1A5B" w:rsidRPr="00EC336C" w:rsidTr="00D371CC">
        <w:tc>
          <w:tcPr>
            <w:tcW w:w="1135" w:type="dxa"/>
          </w:tcPr>
          <w:p w:rsidR="001A1A5B" w:rsidRPr="00EC336C" w:rsidRDefault="001A1A5B" w:rsidP="00EC336C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1A1A5B" w:rsidRPr="00EC336C" w:rsidRDefault="001A1A5B" w:rsidP="00EC336C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1A1A5B" w:rsidRPr="00EC336C" w:rsidRDefault="001A1A5B" w:rsidP="00EC336C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1A1A5B" w:rsidRPr="00EC336C" w:rsidRDefault="001A1A5B" w:rsidP="00EC336C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1A1A5B" w:rsidRPr="00EC336C" w:rsidRDefault="001A1A5B" w:rsidP="00EC336C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1A1A5B" w:rsidRPr="00EC336C" w:rsidRDefault="001A1A5B" w:rsidP="00EC336C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1A5B" w:rsidRPr="00EC336C" w:rsidRDefault="001A1A5B" w:rsidP="00EC336C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A1A5B" w:rsidRPr="00EC336C" w:rsidTr="00D371CC">
        <w:tc>
          <w:tcPr>
            <w:tcW w:w="1135" w:type="dxa"/>
          </w:tcPr>
          <w:p w:rsidR="001A1A5B" w:rsidRPr="00EC336C" w:rsidRDefault="001A1A5B" w:rsidP="00EC336C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1A1A5B" w:rsidRPr="00EC336C" w:rsidRDefault="001A1A5B" w:rsidP="00EC336C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1A1A5B" w:rsidRPr="00EC336C" w:rsidRDefault="001A1A5B" w:rsidP="00EC336C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1A1A5B" w:rsidRPr="00EC336C" w:rsidRDefault="001A1A5B" w:rsidP="00EC336C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1A1A5B" w:rsidRPr="00EC336C" w:rsidRDefault="001A1A5B" w:rsidP="00EC336C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1A1A5B" w:rsidRPr="00EC336C" w:rsidRDefault="001A1A5B" w:rsidP="00EC336C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1A5B" w:rsidRPr="00EC336C" w:rsidRDefault="001A1A5B" w:rsidP="00EC336C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A1A5B" w:rsidRPr="00EC336C" w:rsidTr="00D371CC">
        <w:trPr>
          <w:trHeight w:val="70"/>
        </w:trPr>
        <w:tc>
          <w:tcPr>
            <w:tcW w:w="1135" w:type="dxa"/>
          </w:tcPr>
          <w:p w:rsidR="001A1A5B" w:rsidRPr="00EC336C" w:rsidRDefault="001A1A5B" w:rsidP="00EC336C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1A1A5B" w:rsidRPr="00EC336C" w:rsidRDefault="001A1A5B" w:rsidP="00EC336C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1A1A5B" w:rsidRPr="00EC336C" w:rsidRDefault="001A1A5B" w:rsidP="00EC336C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1A1A5B" w:rsidRPr="00EC336C" w:rsidRDefault="001A1A5B" w:rsidP="00EC336C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1A1A5B" w:rsidRPr="00EC336C" w:rsidRDefault="001A1A5B" w:rsidP="00EC336C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1A1A5B" w:rsidRPr="00EC336C" w:rsidRDefault="001A1A5B" w:rsidP="00EC336C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1A5B" w:rsidRPr="00EC336C" w:rsidRDefault="001A1A5B" w:rsidP="00EC336C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A1A5B" w:rsidRPr="00EC336C" w:rsidTr="00D371CC">
        <w:trPr>
          <w:trHeight w:val="70"/>
        </w:trPr>
        <w:tc>
          <w:tcPr>
            <w:tcW w:w="1135" w:type="dxa"/>
          </w:tcPr>
          <w:p w:rsidR="001A1A5B" w:rsidRPr="00EC336C" w:rsidRDefault="001A1A5B" w:rsidP="00EC336C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1A1A5B" w:rsidRPr="00EC336C" w:rsidRDefault="001A1A5B" w:rsidP="00EC336C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1A1A5B" w:rsidRPr="00EC336C" w:rsidRDefault="001A1A5B" w:rsidP="00EC336C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1A1A5B" w:rsidRPr="00EC336C" w:rsidRDefault="001A1A5B" w:rsidP="00EC336C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1A1A5B" w:rsidRPr="00EC336C" w:rsidRDefault="001A1A5B" w:rsidP="00EC336C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1A1A5B" w:rsidRPr="00EC336C" w:rsidRDefault="001A1A5B" w:rsidP="00EC336C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1A5B" w:rsidRPr="00EC336C" w:rsidRDefault="001A1A5B" w:rsidP="00EC336C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A1A5B" w:rsidRPr="00EC336C" w:rsidTr="00D371CC">
        <w:trPr>
          <w:trHeight w:val="70"/>
        </w:trPr>
        <w:tc>
          <w:tcPr>
            <w:tcW w:w="1135" w:type="dxa"/>
          </w:tcPr>
          <w:p w:rsidR="001A1A5B" w:rsidRPr="00EC336C" w:rsidRDefault="001A1A5B" w:rsidP="00EC336C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1A1A5B" w:rsidRPr="00EC336C" w:rsidRDefault="001A1A5B" w:rsidP="00EC336C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1A1A5B" w:rsidRPr="00EC336C" w:rsidRDefault="001A1A5B" w:rsidP="00EC336C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1A1A5B" w:rsidRPr="00EC336C" w:rsidRDefault="001A1A5B" w:rsidP="00EC336C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1A1A5B" w:rsidRPr="00EC336C" w:rsidRDefault="001A1A5B" w:rsidP="00EC336C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1A1A5B" w:rsidRPr="00EC336C" w:rsidRDefault="001A1A5B" w:rsidP="00EC336C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1A5B" w:rsidRPr="00EC336C" w:rsidRDefault="001A1A5B" w:rsidP="00EC336C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A1A5B" w:rsidRPr="00EC336C" w:rsidTr="00D371CC">
        <w:trPr>
          <w:trHeight w:val="70"/>
        </w:trPr>
        <w:tc>
          <w:tcPr>
            <w:tcW w:w="1135" w:type="dxa"/>
          </w:tcPr>
          <w:p w:rsidR="001A1A5B" w:rsidRPr="00EC336C" w:rsidRDefault="001A1A5B" w:rsidP="00EC336C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1A1A5B" w:rsidRPr="00EC336C" w:rsidRDefault="001A1A5B" w:rsidP="00EC336C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1A1A5B" w:rsidRPr="00EC336C" w:rsidRDefault="001A1A5B" w:rsidP="00EC336C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1A1A5B" w:rsidRPr="00EC336C" w:rsidRDefault="001A1A5B" w:rsidP="00EC336C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1A1A5B" w:rsidRPr="00EC336C" w:rsidRDefault="001A1A5B" w:rsidP="00EC336C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1A1A5B" w:rsidRPr="00EC336C" w:rsidRDefault="001A1A5B" w:rsidP="00EC336C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1A5B" w:rsidRPr="00EC336C" w:rsidRDefault="001A1A5B" w:rsidP="00EC336C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A1A5B" w:rsidRPr="00EC336C" w:rsidTr="00D371CC">
        <w:trPr>
          <w:trHeight w:val="70"/>
        </w:trPr>
        <w:tc>
          <w:tcPr>
            <w:tcW w:w="1135" w:type="dxa"/>
          </w:tcPr>
          <w:p w:rsidR="001A1A5B" w:rsidRPr="00EC336C" w:rsidRDefault="001A1A5B" w:rsidP="00EC336C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1A1A5B" w:rsidRPr="00EC336C" w:rsidRDefault="001A1A5B" w:rsidP="00EC336C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1A1A5B" w:rsidRPr="00EC336C" w:rsidRDefault="001A1A5B" w:rsidP="00EC336C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1A1A5B" w:rsidRPr="00EC336C" w:rsidRDefault="001A1A5B" w:rsidP="00EC336C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1A1A5B" w:rsidRPr="00EC336C" w:rsidRDefault="001A1A5B" w:rsidP="00EC336C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1A1A5B" w:rsidRPr="00EC336C" w:rsidRDefault="001A1A5B" w:rsidP="00EC336C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1A5B" w:rsidRPr="00EC336C" w:rsidRDefault="001A1A5B" w:rsidP="00EC336C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A1A5B" w:rsidRPr="00EC336C" w:rsidTr="00D371CC">
        <w:trPr>
          <w:trHeight w:val="70"/>
        </w:trPr>
        <w:tc>
          <w:tcPr>
            <w:tcW w:w="1135" w:type="dxa"/>
          </w:tcPr>
          <w:p w:rsidR="001A1A5B" w:rsidRPr="00EC336C" w:rsidRDefault="001A1A5B" w:rsidP="00EC336C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1A1A5B" w:rsidRPr="00EC336C" w:rsidRDefault="001A1A5B" w:rsidP="00EC336C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1A1A5B" w:rsidRPr="00EC336C" w:rsidRDefault="001A1A5B" w:rsidP="00EC336C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1A1A5B" w:rsidRPr="00EC336C" w:rsidRDefault="001A1A5B" w:rsidP="00EC336C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1A1A5B" w:rsidRPr="00EC336C" w:rsidRDefault="001A1A5B" w:rsidP="00EC336C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1A1A5B" w:rsidRPr="00EC336C" w:rsidRDefault="001A1A5B" w:rsidP="00EC336C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1A5B" w:rsidRPr="00EC336C" w:rsidRDefault="001A1A5B" w:rsidP="00EC336C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1A1A5B" w:rsidRPr="00EC336C" w:rsidRDefault="001A1A5B" w:rsidP="00EC336C">
      <w:pPr>
        <w:spacing w:after="289" w:line="240" w:lineRule="auto"/>
        <w:ind w:left="10" w:right="5803" w:hanging="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bookmarkEnd w:id="0"/>
    <w:p w:rsidR="001A1A5B" w:rsidRPr="00EC336C" w:rsidRDefault="001A1A5B" w:rsidP="00EC33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1A1A5B" w:rsidRPr="00EC336C" w:rsidSect="002B2C19">
      <w:pgSz w:w="16838" w:h="11906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801EBA"/>
    <w:multiLevelType w:val="hybridMultilevel"/>
    <w:tmpl w:val="1126305A"/>
    <w:lvl w:ilvl="0" w:tplc="4A54F5BA">
      <w:start w:val="1"/>
      <w:numFmt w:val="bullet"/>
      <w:lvlText w:val="•"/>
      <w:lvlJc w:val="left"/>
      <w:pPr>
        <w:ind w:left="283"/>
      </w:pPr>
      <w:rPr>
        <w:rFonts w:ascii="Calibri" w:eastAsia="Calibri" w:hAnsi="Calibri" w:cs="Calibri"/>
        <w:b/>
        <w:bCs/>
        <w:i w:val="0"/>
        <w:strike w:val="0"/>
        <w:dstrike w:val="0"/>
        <w:color w:val="878887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1" w:tplc="74CAE18C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878887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2" w:tplc="65BEA550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878887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3" w:tplc="5B8A15F6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878887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4" w:tplc="BC467D30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878887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5" w:tplc="3B50B958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878887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6" w:tplc="1116E340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878887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7" w:tplc="8BA48352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878887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8" w:tplc="4D82FBE4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/>
        <w:bCs/>
        <w:i w:val="0"/>
        <w:strike w:val="0"/>
        <w:dstrike w:val="0"/>
        <w:color w:val="878887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characterSpacingControl w:val="doNotCompress"/>
  <w:compat/>
  <w:rsids>
    <w:rsidRoot w:val="002B2C19"/>
    <w:rsid w:val="0019205D"/>
    <w:rsid w:val="001A1A5B"/>
    <w:rsid w:val="002772B8"/>
    <w:rsid w:val="002B2C19"/>
    <w:rsid w:val="003122CC"/>
    <w:rsid w:val="003D269D"/>
    <w:rsid w:val="00664C68"/>
    <w:rsid w:val="00B80633"/>
    <w:rsid w:val="00CB62F9"/>
    <w:rsid w:val="00D371CC"/>
    <w:rsid w:val="00DD7FC8"/>
    <w:rsid w:val="00EC33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C19"/>
  </w:style>
  <w:style w:type="paragraph" w:styleId="1">
    <w:name w:val="heading 1"/>
    <w:basedOn w:val="a"/>
    <w:next w:val="a"/>
    <w:link w:val="10"/>
    <w:uiPriority w:val="9"/>
    <w:qFormat/>
    <w:rsid w:val="002772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772B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2772B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2772B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2772B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2772B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2772B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unhideWhenUsed/>
    <w:qFormat/>
    <w:rsid w:val="002772B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2772B8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772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2772B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2772B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2772B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2772B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2772B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2772B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2772B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2772B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2772B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2772B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2772B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2772B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Subtle Emphasis"/>
    <w:basedOn w:val="a0"/>
    <w:uiPriority w:val="19"/>
    <w:qFormat/>
    <w:rsid w:val="002772B8"/>
    <w:rPr>
      <w:i/>
      <w:iCs/>
      <w:color w:val="808080" w:themeColor="text1" w:themeTint="7F"/>
    </w:rPr>
  </w:style>
  <w:style w:type="character" w:styleId="a8">
    <w:name w:val="Emphasis"/>
    <w:basedOn w:val="a0"/>
    <w:uiPriority w:val="20"/>
    <w:qFormat/>
    <w:rsid w:val="002772B8"/>
    <w:rPr>
      <w:i/>
      <w:iCs/>
    </w:rPr>
  </w:style>
  <w:style w:type="character" w:styleId="a9">
    <w:name w:val="Intense Emphasis"/>
    <w:basedOn w:val="a0"/>
    <w:uiPriority w:val="21"/>
    <w:qFormat/>
    <w:rsid w:val="002772B8"/>
    <w:rPr>
      <w:b/>
      <w:bCs/>
      <w:i/>
      <w:iCs/>
      <w:color w:val="4F81BD" w:themeColor="accent1"/>
    </w:rPr>
  </w:style>
  <w:style w:type="character" w:styleId="aa">
    <w:name w:val="Strong"/>
    <w:basedOn w:val="a0"/>
    <w:uiPriority w:val="22"/>
    <w:qFormat/>
    <w:rsid w:val="002772B8"/>
    <w:rPr>
      <w:b/>
      <w:bCs/>
    </w:rPr>
  </w:style>
  <w:style w:type="paragraph" w:styleId="21">
    <w:name w:val="Quote"/>
    <w:basedOn w:val="a"/>
    <w:next w:val="a"/>
    <w:link w:val="22"/>
    <w:uiPriority w:val="29"/>
    <w:qFormat/>
    <w:rsid w:val="002772B8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772B8"/>
    <w:rPr>
      <w:i/>
      <w:iCs/>
      <w:color w:val="000000" w:themeColor="text1"/>
    </w:rPr>
  </w:style>
  <w:style w:type="paragraph" w:styleId="ab">
    <w:name w:val="Intense Quote"/>
    <w:basedOn w:val="a"/>
    <w:next w:val="a"/>
    <w:link w:val="ac"/>
    <w:uiPriority w:val="30"/>
    <w:qFormat/>
    <w:rsid w:val="002772B8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c">
    <w:name w:val="Выделенная цитата Знак"/>
    <w:basedOn w:val="a0"/>
    <w:link w:val="ab"/>
    <w:uiPriority w:val="30"/>
    <w:rsid w:val="002772B8"/>
    <w:rPr>
      <w:b/>
      <w:bCs/>
      <w:i/>
      <w:iCs/>
      <w:color w:val="4F81BD" w:themeColor="accent1"/>
    </w:rPr>
  </w:style>
  <w:style w:type="character" w:styleId="ad">
    <w:name w:val="Subtle Reference"/>
    <w:basedOn w:val="a0"/>
    <w:uiPriority w:val="31"/>
    <w:qFormat/>
    <w:rsid w:val="002772B8"/>
    <w:rPr>
      <w:smallCaps/>
      <w:color w:val="C0504D" w:themeColor="accent2"/>
      <w:u w:val="single"/>
    </w:rPr>
  </w:style>
  <w:style w:type="character" w:styleId="ae">
    <w:name w:val="Intense Reference"/>
    <w:basedOn w:val="a0"/>
    <w:uiPriority w:val="32"/>
    <w:qFormat/>
    <w:rsid w:val="002772B8"/>
    <w:rPr>
      <w:b/>
      <w:bCs/>
      <w:smallCaps/>
      <w:color w:val="C0504D" w:themeColor="accent2"/>
      <w:spacing w:val="5"/>
      <w:u w:val="single"/>
    </w:rPr>
  </w:style>
  <w:style w:type="character" w:styleId="af">
    <w:name w:val="Book Title"/>
    <w:basedOn w:val="a0"/>
    <w:uiPriority w:val="33"/>
    <w:qFormat/>
    <w:rsid w:val="002772B8"/>
    <w:rPr>
      <w:b/>
      <w:bCs/>
      <w:smallCaps/>
      <w:spacing w:val="5"/>
    </w:rPr>
  </w:style>
  <w:style w:type="paragraph" w:styleId="af0">
    <w:name w:val="List Paragraph"/>
    <w:basedOn w:val="a"/>
    <w:uiPriority w:val="34"/>
    <w:qFormat/>
    <w:rsid w:val="002772B8"/>
    <w:pPr>
      <w:ind w:left="720"/>
      <w:contextualSpacing/>
    </w:pPr>
  </w:style>
  <w:style w:type="character" w:styleId="af1">
    <w:name w:val="Hyperlink"/>
    <w:basedOn w:val="a0"/>
    <w:uiPriority w:val="99"/>
    <w:unhideWhenUsed/>
    <w:rsid w:val="002772B8"/>
    <w:rPr>
      <w:color w:val="0000FF" w:themeColor="hyperlink"/>
      <w:u w:val="single"/>
    </w:rPr>
  </w:style>
  <w:style w:type="character" w:styleId="af2">
    <w:name w:val="FollowedHyperlink"/>
    <w:basedOn w:val="a0"/>
    <w:uiPriority w:val="99"/>
    <w:unhideWhenUsed/>
    <w:rsid w:val="002772B8"/>
    <w:rPr>
      <w:color w:val="800080" w:themeColor="followedHyperlink"/>
      <w:u w:val="single"/>
    </w:rPr>
  </w:style>
  <w:style w:type="table" w:styleId="af3">
    <w:name w:val="Table Grid"/>
    <w:basedOn w:val="a1"/>
    <w:uiPriority w:val="39"/>
    <w:rsid w:val="002B2C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3"/>
    <w:uiPriority w:val="59"/>
    <w:rsid w:val="001A1A5B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Balloon Text"/>
    <w:basedOn w:val="a"/>
    <w:link w:val="af5"/>
    <w:uiPriority w:val="99"/>
    <w:semiHidden/>
    <w:unhideWhenUsed/>
    <w:rsid w:val="00CB62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CB62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1049\Word%202010%20l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Word 2010 look</Template>
  <TotalTime>57</TotalTime>
  <Pages>17</Pages>
  <Words>3369</Words>
  <Characters>19208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 Цветополь</dc:creator>
  <cp:keywords/>
  <dc:description/>
  <cp:lastModifiedBy>Skola</cp:lastModifiedBy>
  <cp:revision>8</cp:revision>
  <dcterms:created xsi:type="dcterms:W3CDTF">2016-08-26T16:33:00Z</dcterms:created>
  <dcterms:modified xsi:type="dcterms:W3CDTF">2016-10-14T05:37:00Z</dcterms:modified>
</cp:coreProperties>
</file>